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F5005" w14:textId="77BB74B2" w:rsidR="00BE34F3" w:rsidRPr="0018555A" w:rsidRDefault="001F4AB2" w:rsidP="0018555A">
      <w:pPr>
        <w:spacing w:after="119" w:line="259" w:lineRule="auto"/>
        <w:ind w:left="0" w:firstLine="0"/>
        <w:jc w:val="center"/>
        <w:rPr>
          <w:b/>
          <w:sz w:val="32"/>
        </w:rPr>
      </w:pPr>
      <w:r>
        <w:rPr>
          <w:b/>
          <w:sz w:val="32"/>
        </w:rPr>
        <w:t>CALIFICACIONES</w:t>
      </w:r>
    </w:p>
    <w:p w14:paraId="658DBCD6" w14:textId="082C319D" w:rsidR="0018555A" w:rsidRDefault="001A1A22" w:rsidP="00D12C73">
      <w:pPr>
        <w:tabs>
          <w:tab w:val="center" w:pos="2161"/>
          <w:tab w:val="center" w:pos="4239"/>
        </w:tabs>
        <w:ind w:left="0" w:firstLine="0"/>
        <w:rPr>
          <w:sz w:val="22"/>
        </w:rPr>
      </w:pPr>
      <w:r>
        <w:rPr>
          <w:sz w:val="22"/>
        </w:rPr>
        <w:tab/>
      </w:r>
    </w:p>
    <w:p w14:paraId="1F8D3B64" w14:textId="0F24E54C" w:rsidR="00BE34F3" w:rsidRPr="0060070A" w:rsidRDefault="0018555A" w:rsidP="0018555A">
      <w:pPr>
        <w:pStyle w:val="Prrafodelista"/>
        <w:numPr>
          <w:ilvl w:val="0"/>
          <w:numId w:val="2"/>
        </w:numPr>
        <w:spacing w:after="0" w:line="240" w:lineRule="auto"/>
        <w:rPr>
          <w:color w:val="00B050"/>
        </w:rPr>
      </w:pPr>
      <w:r w:rsidRPr="0060070A">
        <w:rPr>
          <w:color w:val="00B050"/>
        </w:rPr>
        <w:t>PC D. ARANCIBIA</w:t>
      </w:r>
    </w:p>
    <w:p w14:paraId="647CA7DA" w14:textId="47C3CA66" w:rsidR="0018555A" w:rsidRPr="0060070A" w:rsidRDefault="0018555A" w:rsidP="0018555A">
      <w:pPr>
        <w:pStyle w:val="Prrafodelista"/>
        <w:numPr>
          <w:ilvl w:val="0"/>
          <w:numId w:val="2"/>
        </w:numPr>
        <w:spacing w:after="0" w:line="240" w:lineRule="auto"/>
        <w:rPr>
          <w:color w:val="00B050"/>
        </w:rPr>
      </w:pPr>
      <w:r w:rsidRPr="0060070A">
        <w:rPr>
          <w:color w:val="00B050"/>
        </w:rPr>
        <w:t>PC L. ARANCIBIA</w:t>
      </w:r>
    </w:p>
    <w:p w14:paraId="3D388126" w14:textId="68DD0FD5" w:rsidR="0018555A" w:rsidRPr="0060070A" w:rsidRDefault="0018555A" w:rsidP="0018555A">
      <w:pPr>
        <w:pStyle w:val="Prrafodelista"/>
        <w:numPr>
          <w:ilvl w:val="0"/>
          <w:numId w:val="2"/>
        </w:numPr>
        <w:spacing w:after="0" w:line="240" w:lineRule="auto"/>
        <w:rPr>
          <w:color w:val="00B050"/>
        </w:rPr>
      </w:pPr>
      <w:r w:rsidRPr="0060070A">
        <w:rPr>
          <w:color w:val="00B050"/>
        </w:rPr>
        <w:t>PC ARENTSEN</w:t>
      </w:r>
    </w:p>
    <w:p w14:paraId="03B555D2" w14:textId="3D6164FC" w:rsidR="002C13BA" w:rsidRPr="0060070A" w:rsidRDefault="002C13BA" w:rsidP="0018555A">
      <w:pPr>
        <w:pStyle w:val="Prrafodelista"/>
        <w:numPr>
          <w:ilvl w:val="0"/>
          <w:numId w:val="2"/>
        </w:numPr>
        <w:spacing w:after="0" w:line="240" w:lineRule="auto"/>
        <w:rPr>
          <w:color w:val="00B050"/>
        </w:rPr>
      </w:pPr>
      <w:r w:rsidRPr="0060070A">
        <w:rPr>
          <w:color w:val="00B050"/>
        </w:rPr>
        <w:t>PC BAASCH</w:t>
      </w:r>
      <w:r w:rsidR="00A643EF" w:rsidRPr="0060070A">
        <w:rPr>
          <w:color w:val="00B050"/>
        </w:rPr>
        <w:t xml:space="preserve"> (CA EN RETIRO)</w:t>
      </w:r>
    </w:p>
    <w:p w14:paraId="019E8A76" w14:textId="040B1EB7" w:rsidR="0018555A" w:rsidRPr="0060070A" w:rsidRDefault="0018555A" w:rsidP="0018555A">
      <w:pPr>
        <w:pStyle w:val="Prrafodelista"/>
        <w:numPr>
          <w:ilvl w:val="0"/>
          <w:numId w:val="2"/>
        </w:numPr>
        <w:spacing w:after="0" w:line="240" w:lineRule="auto"/>
        <w:rPr>
          <w:color w:val="00B050"/>
        </w:rPr>
      </w:pPr>
      <w:r w:rsidRPr="0060070A">
        <w:rPr>
          <w:color w:val="00B050"/>
        </w:rPr>
        <w:t>PC BAQUEDANO</w:t>
      </w:r>
    </w:p>
    <w:p w14:paraId="39A5FF10" w14:textId="29455593" w:rsidR="0018555A" w:rsidRPr="0060070A" w:rsidRDefault="0018555A" w:rsidP="0018555A">
      <w:pPr>
        <w:pStyle w:val="Prrafodelista"/>
        <w:numPr>
          <w:ilvl w:val="0"/>
          <w:numId w:val="2"/>
        </w:numPr>
        <w:spacing w:after="0" w:line="240" w:lineRule="auto"/>
        <w:rPr>
          <w:color w:val="00B050"/>
        </w:rPr>
      </w:pPr>
      <w:r w:rsidRPr="0060070A">
        <w:rPr>
          <w:color w:val="00B050"/>
        </w:rPr>
        <w:t>PC BARRERA</w:t>
      </w:r>
    </w:p>
    <w:p w14:paraId="63F0ADDC" w14:textId="11E761AD" w:rsidR="0018555A" w:rsidRPr="00AD3183" w:rsidRDefault="0018555A" w:rsidP="0018555A">
      <w:pPr>
        <w:pStyle w:val="Prrafodelista"/>
        <w:numPr>
          <w:ilvl w:val="0"/>
          <w:numId w:val="2"/>
        </w:numPr>
        <w:spacing w:after="0" w:line="240" w:lineRule="auto"/>
        <w:rPr>
          <w:color w:val="00B050"/>
        </w:rPr>
      </w:pPr>
      <w:r w:rsidRPr="00AD3183">
        <w:rPr>
          <w:color w:val="00B050"/>
        </w:rPr>
        <w:t xml:space="preserve">PC CAMPOS </w:t>
      </w:r>
    </w:p>
    <w:p w14:paraId="5B3F3A03" w14:textId="15713953" w:rsidR="0018555A" w:rsidRPr="00AD3183" w:rsidRDefault="0018555A" w:rsidP="0018555A">
      <w:pPr>
        <w:pStyle w:val="Prrafodelista"/>
        <w:numPr>
          <w:ilvl w:val="0"/>
          <w:numId w:val="2"/>
        </w:numPr>
        <w:spacing w:after="0" w:line="240" w:lineRule="auto"/>
        <w:rPr>
          <w:color w:val="00B050"/>
        </w:rPr>
      </w:pPr>
      <w:r w:rsidRPr="00AD3183">
        <w:rPr>
          <w:color w:val="00B050"/>
        </w:rPr>
        <w:t>PC CELIS</w:t>
      </w:r>
    </w:p>
    <w:p w14:paraId="33B0D2EF" w14:textId="0FE2828F" w:rsidR="0018555A" w:rsidRPr="00AD3183" w:rsidRDefault="0018555A" w:rsidP="0018555A">
      <w:pPr>
        <w:pStyle w:val="Prrafodelista"/>
        <w:numPr>
          <w:ilvl w:val="0"/>
          <w:numId w:val="2"/>
        </w:numPr>
        <w:spacing w:after="0" w:line="240" w:lineRule="auto"/>
        <w:rPr>
          <w:color w:val="00B050"/>
        </w:rPr>
      </w:pPr>
      <w:r w:rsidRPr="00AD3183">
        <w:rPr>
          <w:color w:val="00B050"/>
        </w:rPr>
        <w:t>PC CHASSIN-TRUBERT</w:t>
      </w:r>
    </w:p>
    <w:p w14:paraId="0A66C5B1" w14:textId="5ED19E5E" w:rsidR="0018555A" w:rsidRPr="00AD3183" w:rsidRDefault="0018555A" w:rsidP="0018555A">
      <w:pPr>
        <w:pStyle w:val="Prrafodelista"/>
        <w:numPr>
          <w:ilvl w:val="0"/>
          <w:numId w:val="2"/>
        </w:numPr>
        <w:spacing w:after="0" w:line="240" w:lineRule="auto"/>
        <w:rPr>
          <w:color w:val="00B050"/>
        </w:rPr>
      </w:pPr>
      <w:r w:rsidRPr="00AD3183">
        <w:rPr>
          <w:color w:val="00B050"/>
        </w:rPr>
        <w:t>PC COLOMA</w:t>
      </w:r>
    </w:p>
    <w:p w14:paraId="2AB5631A" w14:textId="50537733" w:rsidR="0018555A" w:rsidRPr="00AD3183" w:rsidRDefault="0018555A" w:rsidP="0018555A">
      <w:pPr>
        <w:pStyle w:val="Prrafodelista"/>
        <w:numPr>
          <w:ilvl w:val="0"/>
          <w:numId w:val="2"/>
        </w:numPr>
        <w:spacing w:after="0" w:line="240" w:lineRule="auto"/>
        <w:rPr>
          <w:color w:val="00B050"/>
        </w:rPr>
      </w:pPr>
      <w:r w:rsidRPr="00AD3183">
        <w:rPr>
          <w:color w:val="00B050"/>
        </w:rPr>
        <w:t>PC DE LA BARRERA</w:t>
      </w:r>
    </w:p>
    <w:p w14:paraId="2D10C5F5" w14:textId="749ADA06" w:rsidR="0018555A" w:rsidRPr="00AD3183" w:rsidRDefault="0018555A" w:rsidP="0018555A">
      <w:pPr>
        <w:pStyle w:val="Prrafodelista"/>
        <w:numPr>
          <w:ilvl w:val="0"/>
          <w:numId w:val="2"/>
        </w:numPr>
        <w:spacing w:after="0" w:line="240" w:lineRule="auto"/>
        <w:rPr>
          <w:color w:val="00B050"/>
        </w:rPr>
      </w:pPr>
      <w:r w:rsidRPr="00AD3183">
        <w:rPr>
          <w:color w:val="00B050"/>
        </w:rPr>
        <w:t>PC DE LA FUENTE</w:t>
      </w:r>
    </w:p>
    <w:p w14:paraId="73AB1083" w14:textId="5290911E" w:rsidR="002C13BA" w:rsidRPr="00AD3183" w:rsidRDefault="002C13BA" w:rsidP="0018555A">
      <w:pPr>
        <w:pStyle w:val="Prrafodelista"/>
        <w:numPr>
          <w:ilvl w:val="0"/>
          <w:numId w:val="2"/>
        </w:numPr>
        <w:spacing w:after="0" w:line="240" w:lineRule="auto"/>
        <w:rPr>
          <w:color w:val="00B050"/>
        </w:rPr>
      </w:pPr>
      <w:r w:rsidRPr="00AD3183">
        <w:rPr>
          <w:color w:val="00B050"/>
        </w:rPr>
        <w:t>PC ENCINAS</w:t>
      </w:r>
    </w:p>
    <w:p w14:paraId="68588725" w14:textId="6A46E36A" w:rsidR="0018555A" w:rsidRPr="00AD3183" w:rsidRDefault="0018555A" w:rsidP="0018555A">
      <w:pPr>
        <w:pStyle w:val="Prrafodelista"/>
        <w:numPr>
          <w:ilvl w:val="0"/>
          <w:numId w:val="2"/>
        </w:numPr>
        <w:spacing w:after="0" w:line="240" w:lineRule="auto"/>
        <w:rPr>
          <w:color w:val="00B050"/>
        </w:rPr>
      </w:pPr>
      <w:r w:rsidRPr="00AD3183">
        <w:rPr>
          <w:color w:val="00B050"/>
        </w:rPr>
        <w:t>PC GALLARDO</w:t>
      </w:r>
    </w:p>
    <w:p w14:paraId="3C8F41BC" w14:textId="5C6BE0FA" w:rsidR="0018555A" w:rsidRPr="00AD3183" w:rsidRDefault="0018555A" w:rsidP="0018555A">
      <w:pPr>
        <w:pStyle w:val="Prrafodelista"/>
        <w:numPr>
          <w:ilvl w:val="0"/>
          <w:numId w:val="2"/>
        </w:numPr>
        <w:spacing w:after="0" w:line="240" w:lineRule="auto"/>
        <w:rPr>
          <w:color w:val="00B050"/>
        </w:rPr>
      </w:pPr>
      <w:r w:rsidRPr="00AD3183">
        <w:rPr>
          <w:color w:val="00B050"/>
        </w:rPr>
        <w:t>PC GARCÍA (CF EN RETIRO)</w:t>
      </w:r>
    </w:p>
    <w:p w14:paraId="31A2B0F6" w14:textId="7B013A33" w:rsidR="00A643EF" w:rsidRPr="00AD3183" w:rsidRDefault="00A643EF" w:rsidP="0018555A">
      <w:pPr>
        <w:pStyle w:val="Prrafodelista"/>
        <w:numPr>
          <w:ilvl w:val="0"/>
          <w:numId w:val="2"/>
        </w:numPr>
        <w:spacing w:after="0" w:line="240" w:lineRule="auto"/>
        <w:rPr>
          <w:color w:val="00B050"/>
        </w:rPr>
      </w:pPr>
      <w:r w:rsidRPr="00AD3183">
        <w:rPr>
          <w:color w:val="00B050"/>
        </w:rPr>
        <w:t>PC GARCÍA Q. (CN AB EN RETIRO)</w:t>
      </w:r>
    </w:p>
    <w:p w14:paraId="7922ADE3" w14:textId="7A107B66" w:rsidR="00A643EF" w:rsidRPr="00AD3183" w:rsidRDefault="00A643EF" w:rsidP="0018555A">
      <w:pPr>
        <w:pStyle w:val="Prrafodelista"/>
        <w:numPr>
          <w:ilvl w:val="0"/>
          <w:numId w:val="2"/>
        </w:numPr>
        <w:spacing w:after="0" w:line="240" w:lineRule="auto"/>
        <w:rPr>
          <w:color w:val="00B050"/>
        </w:rPr>
      </w:pPr>
      <w:r w:rsidRPr="00AD3183">
        <w:rPr>
          <w:color w:val="00B050"/>
        </w:rPr>
        <w:t xml:space="preserve">PC GONZÁLEZ A. </w:t>
      </w:r>
    </w:p>
    <w:p w14:paraId="3DD64721" w14:textId="5AC242AB" w:rsidR="0018555A" w:rsidRPr="00AD3183" w:rsidRDefault="0018555A" w:rsidP="0018555A">
      <w:pPr>
        <w:pStyle w:val="Prrafodelista"/>
        <w:numPr>
          <w:ilvl w:val="0"/>
          <w:numId w:val="2"/>
        </w:numPr>
        <w:spacing w:after="0" w:line="240" w:lineRule="auto"/>
        <w:rPr>
          <w:color w:val="00B050"/>
        </w:rPr>
      </w:pPr>
      <w:r w:rsidRPr="00AD3183">
        <w:rPr>
          <w:color w:val="00B050"/>
        </w:rPr>
        <w:t>PC HARDY</w:t>
      </w:r>
    </w:p>
    <w:p w14:paraId="69847827" w14:textId="7B0A66AE" w:rsidR="00A643EF" w:rsidRDefault="00A643EF" w:rsidP="0018555A">
      <w:pPr>
        <w:pStyle w:val="Prrafodelista"/>
        <w:numPr>
          <w:ilvl w:val="0"/>
          <w:numId w:val="2"/>
        </w:numPr>
        <w:spacing w:after="0" w:line="240" w:lineRule="auto"/>
      </w:pPr>
      <w:r>
        <w:t>PC HORTA</w:t>
      </w:r>
    </w:p>
    <w:p w14:paraId="37E73665" w14:textId="497CFA85" w:rsidR="0018555A" w:rsidRDefault="0018555A" w:rsidP="0018555A">
      <w:pPr>
        <w:pStyle w:val="Prrafodelista"/>
        <w:numPr>
          <w:ilvl w:val="0"/>
          <w:numId w:val="2"/>
        </w:numPr>
        <w:spacing w:after="0" w:line="240" w:lineRule="auto"/>
      </w:pPr>
      <w:r>
        <w:t>PC JAIME</w:t>
      </w:r>
    </w:p>
    <w:p w14:paraId="5AA3956F" w14:textId="2E8F4B2A" w:rsidR="0018555A" w:rsidRDefault="0018555A" w:rsidP="0018555A">
      <w:pPr>
        <w:pStyle w:val="Prrafodelista"/>
        <w:numPr>
          <w:ilvl w:val="0"/>
          <w:numId w:val="2"/>
        </w:numPr>
        <w:spacing w:after="0" w:line="240" w:lineRule="auto"/>
      </w:pPr>
      <w:r>
        <w:t>PC LEIVA</w:t>
      </w:r>
    </w:p>
    <w:p w14:paraId="4A435603" w14:textId="4E6DB716" w:rsidR="0018555A" w:rsidRDefault="0018555A" w:rsidP="0018555A">
      <w:pPr>
        <w:pStyle w:val="Prrafodelista"/>
        <w:numPr>
          <w:ilvl w:val="0"/>
          <w:numId w:val="2"/>
        </w:numPr>
        <w:spacing w:after="0" w:line="240" w:lineRule="auto"/>
      </w:pPr>
      <w:r>
        <w:t>PC LUCERO</w:t>
      </w:r>
    </w:p>
    <w:p w14:paraId="62159E0F" w14:textId="5EFA5D5D" w:rsidR="0018555A" w:rsidRDefault="0018555A" w:rsidP="0018555A">
      <w:pPr>
        <w:pStyle w:val="Prrafodelista"/>
        <w:numPr>
          <w:ilvl w:val="0"/>
          <w:numId w:val="2"/>
        </w:numPr>
        <w:spacing w:after="0" w:line="240" w:lineRule="auto"/>
      </w:pPr>
      <w:r>
        <w:t>PC MAYNE-NICHOLLS</w:t>
      </w:r>
    </w:p>
    <w:p w14:paraId="45DCA834" w14:textId="5DB3EF37" w:rsidR="0018555A" w:rsidRDefault="0018555A" w:rsidP="0018555A">
      <w:pPr>
        <w:pStyle w:val="Prrafodelista"/>
        <w:numPr>
          <w:ilvl w:val="0"/>
          <w:numId w:val="2"/>
        </w:numPr>
        <w:spacing w:after="0" w:line="240" w:lineRule="auto"/>
      </w:pPr>
      <w:r>
        <w:t>PC NÚÑEZ</w:t>
      </w:r>
      <w:r w:rsidR="00A643EF">
        <w:t xml:space="preserve"> G.</w:t>
      </w:r>
    </w:p>
    <w:p w14:paraId="5AECF263" w14:textId="4AF73BAB" w:rsidR="00A643EF" w:rsidRDefault="00A643EF" w:rsidP="0018555A">
      <w:pPr>
        <w:pStyle w:val="Prrafodelista"/>
        <w:numPr>
          <w:ilvl w:val="0"/>
          <w:numId w:val="2"/>
        </w:numPr>
        <w:spacing w:after="0" w:line="240" w:lineRule="auto"/>
      </w:pPr>
      <w:r>
        <w:t>PC NUÑEZ V.</w:t>
      </w:r>
    </w:p>
    <w:p w14:paraId="0AE7968C" w14:textId="6F22CACE" w:rsidR="0018555A" w:rsidRDefault="0018555A" w:rsidP="0018555A">
      <w:pPr>
        <w:pStyle w:val="Prrafodelista"/>
        <w:numPr>
          <w:ilvl w:val="0"/>
          <w:numId w:val="2"/>
        </w:numPr>
        <w:spacing w:after="0" w:line="240" w:lineRule="auto"/>
      </w:pPr>
      <w:r>
        <w:t>PC PIZARRO</w:t>
      </w:r>
    </w:p>
    <w:p w14:paraId="24CB4191" w14:textId="29323D44" w:rsidR="0018555A" w:rsidRDefault="0018555A" w:rsidP="0018555A">
      <w:pPr>
        <w:pStyle w:val="Prrafodelista"/>
        <w:numPr>
          <w:ilvl w:val="0"/>
          <w:numId w:val="2"/>
        </w:numPr>
        <w:spacing w:after="0" w:line="240" w:lineRule="auto"/>
      </w:pPr>
      <w:r>
        <w:t>PC PLAZA</w:t>
      </w:r>
    </w:p>
    <w:p w14:paraId="07651E57" w14:textId="0F60FD02" w:rsidR="0018555A" w:rsidRDefault="0018555A" w:rsidP="0018555A">
      <w:pPr>
        <w:pStyle w:val="Prrafodelista"/>
        <w:numPr>
          <w:ilvl w:val="0"/>
          <w:numId w:val="2"/>
        </w:numPr>
        <w:spacing w:after="0" w:line="240" w:lineRule="auto"/>
      </w:pPr>
      <w:r>
        <w:t>PC RAUCH</w:t>
      </w:r>
    </w:p>
    <w:p w14:paraId="16D6FB1D" w14:textId="0760BFBF" w:rsidR="0018555A" w:rsidRDefault="0018555A" w:rsidP="0018555A">
      <w:pPr>
        <w:pStyle w:val="Prrafodelista"/>
        <w:numPr>
          <w:ilvl w:val="0"/>
          <w:numId w:val="2"/>
        </w:numPr>
        <w:spacing w:after="0" w:line="240" w:lineRule="auto"/>
      </w:pPr>
      <w:r>
        <w:t>PC RÍOS</w:t>
      </w:r>
      <w:r w:rsidR="00A643EF">
        <w:t xml:space="preserve"> P.</w:t>
      </w:r>
    </w:p>
    <w:p w14:paraId="25A8AF1F" w14:textId="0B3723EC" w:rsidR="00A643EF" w:rsidRDefault="00A643EF" w:rsidP="0018555A">
      <w:pPr>
        <w:pStyle w:val="Prrafodelista"/>
        <w:numPr>
          <w:ilvl w:val="0"/>
          <w:numId w:val="2"/>
        </w:numPr>
        <w:spacing w:after="0" w:line="240" w:lineRule="auto"/>
      </w:pPr>
      <w:r>
        <w:t>PC RÍOS</w:t>
      </w:r>
    </w:p>
    <w:p w14:paraId="69F4F8B0" w14:textId="55763E6B" w:rsidR="0018555A" w:rsidRDefault="0018555A" w:rsidP="0018555A">
      <w:pPr>
        <w:pStyle w:val="Prrafodelista"/>
        <w:numPr>
          <w:ilvl w:val="0"/>
          <w:numId w:val="2"/>
        </w:numPr>
        <w:spacing w:after="0" w:line="240" w:lineRule="auto"/>
      </w:pPr>
      <w:r>
        <w:t>PC ROJAS (CN EN RETIRO)</w:t>
      </w:r>
    </w:p>
    <w:p w14:paraId="34458482" w14:textId="700CB9CA" w:rsidR="0018555A" w:rsidRDefault="0018555A" w:rsidP="0018555A">
      <w:pPr>
        <w:pStyle w:val="Prrafodelista"/>
        <w:numPr>
          <w:ilvl w:val="0"/>
          <w:numId w:val="2"/>
        </w:numPr>
        <w:spacing w:after="0" w:line="240" w:lineRule="auto"/>
      </w:pPr>
      <w:r>
        <w:t>PC ROMÁN</w:t>
      </w:r>
    </w:p>
    <w:p w14:paraId="044B54BC" w14:textId="122A7CF8" w:rsidR="0018555A" w:rsidRDefault="0018555A" w:rsidP="00B172E8">
      <w:pPr>
        <w:pStyle w:val="Prrafodelista"/>
        <w:numPr>
          <w:ilvl w:val="0"/>
          <w:numId w:val="2"/>
        </w:numPr>
        <w:spacing w:after="0" w:line="240" w:lineRule="auto"/>
      </w:pPr>
      <w:r>
        <w:t>PC RUIZ</w:t>
      </w:r>
    </w:p>
    <w:p w14:paraId="3E499E76" w14:textId="3FEDA763" w:rsidR="0018555A" w:rsidRDefault="0018555A" w:rsidP="0018555A">
      <w:pPr>
        <w:pStyle w:val="Prrafodelista"/>
        <w:numPr>
          <w:ilvl w:val="0"/>
          <w:numId w:val="2"/>
        </w:numPr>
        <w:spacing w:after="0" w:line="240" w:lineRule="auto"/>
      </w:pPr>
      <w:r>
        <w:t>PC SÁNCHEZ</w:t>
      </w:r>
    </w:p>
    <w:p w14:paraId="1B3B5051" w14:textId="585BD765" w:rsidR="0018555A" w:rsidRDefault="0018555A" w:rsidP="0018555A">
      <w:pPr>
        <w:pStyle w:val="Prrafodelista"/>
        <w:numPr>
          <w:ilvl w:val="0"/>
          <w:numId w:val="2"/>
        </w:numPr>
        <w:spacing w:after="0" w:line="240" w:lineRule="auto"/>
      </w:pPr>
      <w:r>
        <w:t>PC SIELFIELD (CN EN RETIRO)</w:t>
      </w:r>
    </w:p>
    <w:p w14:paraId="10B4EFCC" w14:textId="554C4345" w:rsidR="0018555A" w:rsidRDefault="0018555A" w:rsidP="0018555A">
      <w:pPr>
        <w:pStyle w:val="Prrafodelista"/>
        <w:numPr>
          <w:ilvl w:val="0"/>
          <w:numId w:val="2"/>
        </w:numPr>
        <w:spacing w:after="0" w:line="240" w:lineRule="auto"/>
      </w:pPr>
      <w:r>
        <w:t>PC SIMS (CN EN RETIRO)</w:t>
      </w:r>
    </w:p>
    <w:p w14:paraId="79076240" w14:textId="31982264" w:rsidR="0018555A" w:rsidRDefault="0018555A" w:rsidP="0018555A">
      <w:pPr>
        <w:pStyle w:val="Prrafodelista"/>
        <w:numPr>
          <w:ilvl w:val="0"/>
          <w:numId w:val="2"/>
        </w:numPr>
        <w:spacing w:after="0" w:line="240" w:lineRule="auto"/>
      </w:pPr>
      <w:r>
        <w:t>PC SORIA-GALVARRO (ALMTE EN RETIRO)</w:t>
      </w:r>
    </w:p>
    <w:p w14:paraId="346C17D1" w14:textId="4B24A5A7" w:rsidR="0018555A" w:rsidRDefault="0018555A" w:rsidP="0018555A">
      <w:pPr>
        <w:pStyle w:val="Prrafodelista"/>
        <w:numPr>
          <w:ilvl w:val="0"/>
          <w:numId w:val="2"/>
        </w:numPr>
        <w:spacing w:after="0" w:line="240" w:lineRule="auto"/>
      </w:pPr>
      <w:r>
        <w:t>PC V</w:t>
      </w:r>
      <w:r w:rsidR="00A643EF">
        <w:t>IDAL</w:t>
      </w:r>
    </w:p>
    <w:p w14:paraId="124ACE75" w14:textId="126868DD" w:rsidR="0018555A" w:rsidRDefault="0018555A" w:rsidP="0018555A">
      <w:pPr>
        <w:pStyle w:val="Prrafodelista"/>
        <w:numPr>
          <w:ilvl w:val="0"/>
          <w:numId w:val="2"/>
        </w:numPr>
        <w:spacing w:after="0" w:line="240" w:lineRule="auto"/>
      </w:pPr>
      <w:r>
        <w:t>PC ZANELLI (ALMTE EN RETIRO)</w:t>
      </w:r>
    </w:p>
    <w:p w14:paraId="4C9CAFE0" w14:textId="06F0B31F" w:rsidR="0018555A" w:rsidRDefault="0018555A" w:rsidP="0018555A">
      <w:pPr>
        <w:spacing w:after="0" w:line="240" w:lineRule="auto"/>
        <w:ind w:left="0" w:firstLine="0"/>
      </w:pPr>
    </w:p>
    <w:p w14:paraId="2666B1AD" w14:textId="6D78BDAF" w:rsidR="0018555A" w:rsidRDefault="0018555A" w:rsidP="0018555A">
      <w:pPr>
        <w:spacing w:after="0" w:line="240" w:lineRule="auto"/>
      </w:pPr>
    </w:p>
    <w:p w14:paraId="4C11C781" w14:textId="77777777" w:rsidR="001F4AB2" w:rsidRDefault="001F4AB2" w:rsidP="0018555A">
      <w:pPr>
        <w:spacing w:after="0" w:line="240" w:lineRule="auto"/>
      </w:pPr>
    </w:p>
    <w:p w14:paraId="05142D14" w14:textId="7212085E" w:rsidR="0018555A" w:rsidRDefault="0018555A" w:rsidP="0018555A">
      <w:pPr>
        <w:spacing w:after="0" w:line="240" w:lineRule="auto"/>
      </w:pPr>
    </w:p>
    <w:p w14:paraId="38D7EF84" w14:textId="4F0C6E0C" w:rsidR="0018555A" w:rsidRDefault="0018555A" w:rsidP="0018555A">
      <w:pPr>
        <w:spacing w:after="0" w:line="240" w:lineRule="auto"/>
      </w:pPr>
    </w:p>
    <w:p w14:paraId="2AE6AD0F" w14:textId="6E89E519" w:rsidR="0018555A" w:rsidRDefault="0018555A" w:rsidP="0018555A">
      <w:pPr>
        <w:spacing w:after="0" w:line="240" w:lineRule="auto"/>
      </w:pPr>
    </w:p>
    <w:p w14:paraId="3B26E951" w14:textId="02CC0635" w:rsidR="0018555A" w:rsidRDefault="0018555A" w:rsidP="0018555A">
      <w:pPr>
        <w:spacing w:after="0" w:line="240" w:lineRule="auto"/>
      </w:pPr>
    </w:p>
    <w:p w14:paraId="6816D041" w14:textId="4E4045E0" w:rsidR="008E7A22" w:rsidRDefault="008E7A22" w:rsidP="0018555A">
      <w:pPr>
        <w:spacing w:after="0" w:line="240" w:lineRule="auto"/>
      </w:pPr>
    </w:p>
    <w:p w14:paraId="66A1ED4F" w14:textId="77777777" w:rsidR="008E7A22" w:rsidRPr="008E7A22" w:rsidRDefault="008E7A22" w:rsidP="008E7A22">
      <w:pPr>
        <w:spacing w:after="0" w:line="240" w:lineRule="auto"/>
        <w:ind w:left="0" w:firstLine="0"/>
        <w:jc w:val="center"/>
        <w:rPr>
          <w:b/>
        </w:rPr>
      </w:pPr>
      <w:r w:rsidRPr="008E7A22">
        <w:rPr>
          <w:b/>
        </w:rPr>
        <w:t>CARLOS CHANDÍA SCHUFENEGER</w:t>
      </w:r>
    </w:p>
    <w:p w14:paraId="4FCCF1FB" w14:textId="0022248A" w:rsidR="008E7A22" w:rsidRPr="008E7A22" w:rsidRDefault="008E7A22" w:rsidP="008E7A22">
      <w:pPr>
        <w:spacing w:after="0" w:line="240" w:lineRule="auto"/>
        <w:ind w:left="0" w:firstLine="0"/>
        <w:jc w:val="center"/>
        <w:rPr>
          <w:b/>
        </w:rPr>
      </w:pPr>
      <w:r w:rsidRPr="008E7A22">
        <w:rPr>
          <w:b/>
        </w:rPr>
        <w:t>TENIENTE PRIMERO</w:t>
      </w:r>
    </w:p>
    <w:p w14:paraId="38E0789B" w14:textId="248E0819" w:rsidR="008E7A22" w:rsidRPr="008E7A22" w:rsidRDefault="008E7A22" w:rsidP="008E7A22">
      <w:pPr>
        <w:spacing w:after="0" w:line="240" w:lineRule="auto"/>
        <w:ind w:left="0" w:firstLine="0"/>
        <w:jc w:val="center"/>
        <w:rPr>
          <w:b/>
        </w:rPr>
      </w:pPr>
      <w:r w:rsidRPr="008E7A22">
        <w:rPr>
          <w:b/>
        </w:rPr>
        <w:t>JEFE DE ACTIVIDADES ACADÉMICAS</w:t>
      </w:r>
    </w:p>
    <w:p w14:paraId="564B8D8F" w14:textId="2B829924" w:rsidR="008E7A22" w:rsidRDefault="008E7A22" w:rsidP="008E7A22">
      <w:pPr>
        <w:spacing w:after="0" w:line="240" w:lineRule="auto"/>
        <w:ind w:left="0" w:firstLine="0"/>
        <w:jc w:val="center"/>
      </w:pPr>
    </w:p>
    <w:p w14:paraId="4C39CD06" w14:textId="607B3BF0" w:rsidR="008E7A22" w:rsidRDefault="008E7A22" w:rsidP="008E7A22">
      <w:pPr>
        <w:spacing w:after="0" w:line="240" w:lineRule="auto"/>
        <w:ind w:left="0" w:firstLine="0"/>
        <w:jc w:val="center"/>
      </w:pPr>
    </w:p>
    <w:p w14:paraId="72B76171" w14:textId="77777777" w:rsidR="008E7A22" w:rsidRDefault="008E7A22" w:rsidP="008E7A22">
      <w:pPr>
        <w:spacing w:after="0" w:line="240" w:lineRule="auto"/>
        <w:ind w:left="0" w:firstLine="0"/>
        <w:jc w:val="center"/>
        <w:sectPr w:rsidR="008E7A22" w:rsidSect="0018555A">
          <w:pgSz w:w="10800" w:h="14400"/>
          <w:pgMar w:top="1026" w:right="505" w:bottom="822" w:left="391" w:header="720" w:footer="720" w:gutter="0"/>
          <w:cols w:space="720"/>
        </w:sectPr>
      </w:pPr>
    </w:p>
    <w:p w14:paraId="09924299" w14:textId="0DA9D5CB" w:rsidR="00BE34F3" w:rsidRDefault="001A1A22">
      <w:pPr>
        <w:pStyle w:val="Ttulo1"/>
        <w:ind w:left="431" w:firstLine="0"/>
        <w:jc w:val="center"/>
      </w:pPr>
      <w:r>
        <w:lastRenderedPageBreak/>
        <w:t>PROFESORES CIVILES ÁREA ACADÉMICA</w:t>
      </w:r>
      <w:r w:rsidR="00776C3F">
        <w:t xml:space="preserve"> 202</w:t>
      </w:r>
      <w:r w:rsidR="001F4AB2">
        <w:t>3</w:t>
      </w:r>
      <w:r w:rsidR="00776C3F">
        <w:t>:</w:t>
      </w:r>
    </w:p>
    <w:p w14:paraId="0044FFCB" w14:textId="1113FB21" w:rsidR="00BE34F3" w:rsidRDefault="001A1A22">
      <w:pPr>
        <w:tabs>
          <w:tab w:val="center" w:pos="984"/>
          <w:tab w:val="center" w:pos="2213"/>
          <w:tab w:val="center" w:pos="3460"/>
          <w:tab w:val="center" w:pos="4723"/>
          <w:tab w:val="center" w:pos="5967"/>
          <w:tab w:val="center" w:pos="7170"/>
          <w:tab w:val="center" w:pos="8415"/>
          <w:tab w:val="center" w:pos="9714"/>
          <w:tab w:val="center" w:pos="10945"/>
          <w:tab w:val="right" w:pos="12556"/>
        </w:tabs>
        <w:ind w:left="0" w:firstLine="0"/>
      </w:pPr>
      <w:r>
        <w:rPr>
          <w:sz w:val="22"/>
        </w:rPr>
        <w:tab/>
      </w:r>
      <w:r>
        <w:tab/>
      </w:r>
      <w:r>
        <w:tab/>
      </w:r>
      <w:r>
        <w:tab/>
      </w:r>
      <w:r>
        <w:tab/>
      </w:r>
      <w:r>
        <w:tab/>
      </w:r>
      <w:r>
        <w:tab/>
      </w:r>
      <w:r>
        <w:tab/>
      </w:r>
      <w:r>
        <w:tab/>
      </w:r>
      <w:r>
        <w:tab/>
      </w:r>
    </w:p>
    <w:tbl>
      <w:tblPr>
        <w:tblStyle w:val="Tablaconcuadrcula"/>
        <w:tblW w:w="0" w:type="auto"/>
        <w:tblInd w:w="417" w:type="dxa"/>
        <w:tblLook w:val="04A0" w:firstRow="1" w:lastRow="0" w:firstColumn="1" w:lastColumn="0" w:noHBand="0" w:noVBand="1"/>
      </w:tblPr>
      <w:tblGrid>
        <w:gridCol w:w="1818"/>
        <w:gridCol w:w="10533"/>
      </w:tblGrid>
      <w:tr w:rsidR="006863E0" w14:paraId="64AAF896" w14:textId="77777777" w:rsidTr="002631B7">
        <w:trPr>
          <w:trHeight w:val="544"/>
        </w:trPr>
        <w:tc>
          <w:tcPr>
            <w:tcW w:w="1818" w:type="dxa"/>
            <w:vMerge w:val="restart"/>
            <w:vAlign w:val="center"/>
          </w:tcPr>
          <w:p w14:paraId="105C9B09" w14:textId="77777777" w:rsidR="00B92D87" w:rsidRDefault="00B92D87" w:rsidP="006309B5">
            <w:pPr>
              <w:spacing w:after="0" w:line="259" w:lineRule="auto"/>
              <w:ind w:left="0" w:right="-124" w:firstLine="0"/>
              <w:jc w:val="center"/>
            </w:pPr>
            <w:r w:rsidRPr="007D1094">
              <w:rPr>
                <w:noProof/>
              </w:rPr>
              <w:drawing>
                <wp:inline distT="0" distB="0" distL="0" distR="0" wp14:anchorId="7CA3EB4F" wp14:editId="37873FA5">
                  <wp:extent cx="718185" cy="979805"/>
                  <wp:effectExtent l="0" t="0" r="0" b="0"/>
                  <wp:docPr id="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18185" cy="979805"/>
                          </a:xfrm>
                          <a:prstGeom prst="rect">
                            <a:avLst/>
                          </a:prstGeom>
                          <a:noFill/>
                          <a:ln>
                            <a:noFill/>
                          </a:ln>
                        </pic:spPr>
                      </pic:pic>
                    </a:graphicData>
                  </a:graphic>
                </wp:inline>
              </w:drawing>
            </w:r>
          </w:p>
          <w:p w14:paraId="231D1605" w14:textId="284697DB" w:rsidR="00B92D87" w:rsidRDefault="00B92D87" w:rsidP="006309B5">
            <w:pPr>
              <w:spacing w:after="0" w:line="259" w:lineRule="auto"/>
              <w:ind w:left="0" w:right="-124" w:firstLine="0"/>
              <w:jc w:val="center"/>
            </w:pPr>
            <w:r>
              <w:t>D. ARANCIBIA B.</w:t>
            </w:r>
          </w:p>
        </w:tc>
        <w:tc>
          <w:tcPr>
            <w:tcW w:w="10533" w:type="dxa"/>
            <w:vAlign w:val="center"/>
          </w:tcPr>
          <w:p w14:paraId="56E8DAF5" w14:textId="22623502" w:rsidR="009D4E5B" w:rsidRPr="009D4E5B" w:rsidRDefault="009D4E5B" w:rsidP="002631B7">
            <w:pPr>
              <w:spacing w:after="0"/>
              <w:ind w:left="0" w:firstLine="0"/>
              <w:rPr>
                <w:b/>
                <w:caps/>
                <w:sz w:val="18"/>
              </w:rPr>
            </w:pPr>
            <w:r w:rsidRPr="009D4E5B">
              <w:rPr>
                <w:b/>
                <w:caps/>
                <w:sz w:val="18"/>
              </w:rPr>
              <w:t>OK</w:t>
            </w:r>
          </w:p>
          <w:p w14:paraId="2DE27B8F" w14:textId="5AFA7F0C" w:rsidR="00B92D87" w:rsidRPr="009D4E5B" w:rsidRDefault="00B92D87" w:rsidP="002631B7">
            <w:pPr>
              <w:spacing w:after="0"/>
              <w:ind w:left="0" w:firstLine="0"/>
              <w:rPr>
                <w:caps/>
                <w:sz w:val="18"/>
              </w:rPr>
            </w:pPr>
            <w:r>
              <w:rPr>
                <w:caps/>
                <w:sz w:val="18"/>
              </w:rPr>
              <w:t xml:space="preserve">PROFESORA DE BUEN DESEMPEÑO QUE DESTACA POR SU PREOCUPACIÓN PARA INTENTAR TRASPASAR </w:t>
            </w:r>
            <w:r w:rsidR="009D4E5B">
              <w:rPr>
                <w:caps/>
                <w:sz w:val="18"/>
              </w:rPr>
              <w:t xml:space="preserve">EN LA MEJOR FORMA POSIBLE </w:t>
            </w:r>
            <w:r>
              <w:rPr>
                <w:caps/>
                <w:sz w:val="18"/>
              </w:rPr>
              <w:t xml:space="preserve">LOS </w:t>
            </w:r>
            <w:r w:rsidR="009D4E5B">
              <w:rPr>
                <w:caps/>
                <w:sz w:val="18"/>
              </w:rPr>
              <w:t xml:space="preserve">CONTENIDOS </w:t>
            </w:r>
            <w:r>
              <w:rPr>
                <w:caps/>
                <w:sz w:val="18"/>
              </w:rPr>
              <w:t xml:space="preserve">TEÓRICOS A </w:t>
            </w:r>
            <w:r w:rsidR="009D4E5B">
              <w:rPr>
                <w:caps/>
                <w:sz w:val="18"/>
              </w:rPr>
              <w:t xml:space="preserve">TÉRMINOS PRÁCTICOS A TRAVÉS DE LOS LABORATORIOS. </w:t>
            </w:r>
          </w:p>
        </w:tc>
      </w:tr>
      <w:tr w:rsidR="006863E0" w14:paraId="2B6A38FA" w14:textId="77777777" w:rsidTr="002631B7">
        <w:trPr>
          <w:trHeight w:val="978"/>
        </w:trPr>
        <w:tc>
          <w:tcPr>
            <w:tcW w:w="1818" w:type="dxa"/>
            <w:vMerge/>
            <w:vAlign w:val="center"/>
          </w:tcPr>
          <w:p w14:paraId="7E441058" w14:textId="77777777" w:rsidR="00B92D87" w:rsidRPr="007D1094" w:rsidRDefault="00B92D87" w:rsidP="00EE72DE">
            <w:pPr>
              <w:spacing w:after="86" w:line="259" w:lineRule="auto"/>
              <w:ind w:left="0" w:right="-124" w:firstLine="0"/>
              <w:jc w:val="center"/>
              <w:rPr>
                <w:noProof/>
              </w:rPr>
            </w:pPr>
          </w:p>
        </w:tc>
        <w:tc>
          <w:tcPr>
            <w:tcW w:w="10533" w:type="dxa"/>
            <w:vAlign w:val="center"/>
          </w:tcPr>
          <w:p w14:paraId="143409D7" w14:textId="6F1C1696" w:rsidR="00B92D87" w:rsidRPr="00B92D87" w:rsidRDefault="00B92D87" w:rsidP="002631B7">
            <w:pPr>
              <w:ind w:left="0" w:firstLine="0"/>
              <w:rPr>
                <w:caps/>
                <w:color w:val="FF0000"/>
                <w:sz w:val="18"/>
              </w:rPr>
            </w:pPr>
            <w:r w:rsidRPr="00B92D87">
              <w:rPr>
                <w:caps/>
                <w:color w:val="FF0000"/>
                <w:sz w:val="18"/>
              </w:rPr>
              <w:t>ALUMNOS SEÑALAN QUE LA MATERIA QUE VEN CON ELLA EN LOS LABORATORIOS VA A DESTIEMPO CON LAS EVALUACIONES. ALGUNOS INDICAN QUE ES POCO FLEXIBLE.</w:t>
            </w:r>
          </w:p>
        </w:tc>
      </w:tr>
      <w:tr w:rsidR="006863E0" w14:paraId="708D74CC" w14:textId="77777777" w:rsidTr="002631B7">
        <w:tc>
          <w:tcPr>
            <w:tcW w:w="1818" w:type="dxa"/>
            <w:vAlign w:val="center"/>
          </w:tcPr>
          <w:p w14:paraId="07E87729" w14:textId="373C710B" w:rsidR="006F4F19" w:rsidRDefault="006F4F19" w:rsidP="006309B5">
            <w:pPr>
              <w:spacing w:after="0" w:line="259" w:lineRule="auto"/>
              <w:ind w:left="0" w:right="-124" w:firstLine="0"/>
              <w:jc w:val="center"/>
            </w:pPr>
            <w:r>
              <w:rPr>
                <w:noProof/>
              </w:rPr>
              <w:drawing>
                <wp:inline distT="0" distB="0" distL="0" distR="0" wp14:anchorId="493B8CE3" wp14:editId="0C98B8F5">
                  <wp:extent cx="712470" cy="965835"/>
                  <wp:effectExtent l="0" t="0" r="0" b="0"/>
                  <wp:docPr id="5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12470" cy="965835"/>
                          </a:xfrm>
                          <a:prstGeom prst="rect">
                            <a:avLst/>
                          </a:prstGeom>
                          <a:noFill/>
                          <a:ln>
                            <a:noFill/>
                          </a:ln>
                        </pic:spPr>
                      </pic:pic>
                    </a:graphicData>
                  </a:graphic>
                </wp:inline>
              </w:drawing>
            </w:r>
          </w:p>
          <w:p w14:paraId="28F0F34F" w14:textId="7EB52F67" w:rsidR="006F4F19" w:rsidRPr="007D1094" w:rsidRDefault="006F4F19" w:rsidP="006309B5">
            <w:pPr>
              <w:spacing w:after="0" w:line="259" w:lineRule="auto"/>
              <w:ind w:left="0" w:right="-124" w:firstLine="0"/>
              <w:jc w:val="center"/>
              <w:rPr>
                <w:noProof/>
              </w:rPr>
            </w:pPr>
            <w:r>
              <w:t>L. ARANCIBIA O.</w:t>
            </w:r>
          </w:p>
        </w:tc>
        <w:tc>
          <w:tcPr>
            <w:tcW w:w="10533" w:type="dxa"/>
            <w:vAlign w:val="center"/>
          </w:tcPr>
          <w:p w14:paraId="46AC4949" w14:textId="20A8F0D0" w:rsidR="00B92D87" w:rsidRPr="00B92D87" w:rsidRDefault="00B92D87" w:rsidP="002631B7">
            <w:pPr>
              <w:spacing w:after="0"/>
              <w:ind w:left="0" w:firstLine="0"/>
              <w:rPr>
                <w:b/>
                <w:caps/>
                <w:sz w:val="18"/>
              </w:rPr>
            </w:pPr>
            <w:r w:rsidRPr="00B92D87">
              <w:rPr>
                <w:b/>
                <w:caps/>
                <w:sz w:val="18"/>
              </w:rPr>
              <w:t>OK</w:t>
            </w:r>
          </w:p>
          <w:p w14:paraId="3EB2E87A" w14:textId="6267E440" w:rsidR="00B92D87" w:rsidRPr="00054FD1" w:rsidRDefault="006F4F19" w:rsidP="002631B7">
            <w:pPr>
              <w:spacing w:after="0"/>
              <w:ind w:left="0" w:firstLine="0"/>
              <w:rPr>
                <w:caps/>
                <w:sz w:val="18"/>
              </w:rPr>
            </w:pPr>
            <w:r w:rsidRPr="00054FD1">
              <w:rPr>
                <w:caps/>
                <w:sz w:val="18"/>
              </w:rPr>
              <w:t xml:space="preserve">profesora DE </w:t>
            </w:r>
            <w:r w:rsidR="00B92D87">
              <w:rPr>
                <w:caps/>
                <w:sz w:val="18"/>
              </w:rPr>
              <w:t>EXCELENTE</w:t>
            </w:r>
            <w:r w:rsidRPr="00054FD1">
              <w:rPr>
                <w:caps/>
                <w:sz w:val="18"/>
              </w:rPr>
              <w:t xml:space="preserve"> DESEMPEÑO QUE DESTACA POR </w:t>
            </w:r>
            <w:r w:rsidR="00B92D87">
              <w:rPr>
                <w:caps/>
                <w:sz w:val="18"/>
              </w:rPr>
              <w:t xml:space="preserve">LOGRAR UN RENDIMIENTO ADECUADO A TRAVÉS DE </w:t>
            </w:r>
            <w:r w:rsidRPr="00054FD1">
              <w:rPr>
                <w:caps/>
                <w:sz w:val="18"/>
              </w:rPr>
              <w:t xml:space="preserve">LA EXIGENCIA en sus métodos de enseñanza </w:t>
            </w:r>
            <w:r w:rsidR="00B92D87">
              <w:rPr>
                <w:caps/>
                <w:sz w:val="18"/>
              </w:rPr>
              <w:t>SIN PERDER LA CERCANÍA CON LOS CADETES</w:t>
            </w:r>
            <w:r w:rsidRPr="00054FD1">
              <w:rPr>
                <w:caps/>
                <w:sz w:val="18"/>
              </w:rPr>
              <w:t>. ES preocupada por los cadetes, receptiva al diálogo Y mantIENE siempre</w:t>
            </w:r>
            <w:r w:rsidR="00B92D87">
              <w:rPr>
                <w:caps/>
                <w:sz w:val="18"/>
              </w:rPr>
              <w:t xml:space="preserve"> UN AMBIENTE DE RESPETO</w:t>
            </w:r>
            <w:r w:rsidRPr="00054FD1">
              <w:rPr>
                <w:caps/>
                <w:sz w:val="18"/>
              </w:rPr>
              <w:t xml:space="preserve"> en el aula.</w:t>
            </w:r>
          </w:p>
        </w:tc>
      </w:tr>
      <w:tr w:rsidR="006863E0" w14:paraId="47A3A68D" w14:textId="77777777" w:rsidTr="002631B7">
        <w:trPr>
          <w:trHeight w:val="850"/>
        </w:trPr>
        <w:tc>
          <w:tcPr>
            <w:tcW w:w="1818" w:type="dxa"/>
            <w:vMerge w:val="restart"/>
            <w:vAlign w:val="center"/>
          </w:tcPr>
          <w:p w14:paraId="141FC642" w14:textId="70371478" w:rsidR="003C6C98" w:rsidRDefault="003C6C98" w:rsidP="006309B5">
            <w:pPr>
              <w:spacing w:after="0" w:line="259" w:lineRule="auto"/>
              <w:ind w:left="0" w:right="-124" w:firstLine="0"/>
              <w:jc w:val="center"/>
            </w:pPr>
            <w:r>
              <w:rPr>
                <w:noProof/>
              </w:rPr>
              <w:drawing>
                <wp:inline distT="0" distB="0" distL="0" distR="0" wp14:anchorId="1CD66F31" wp14:editId="3E91D3CA">
                  <wp:extent cx="712470" cy="979170"/>
                  <wp:effectExtent l="0" t="0" r="0" b="0"/>
                  <wp:docPr id="54"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2470" cy="979170"/>
                          </a:xfrm>
                          <a:prstGeom prst="rect">
                            <a:avLst/>
                          </a:prstGeom>
                          <a:noFill/>
                          <a:ln>
                            <a:noFill/>
                          </a:ln>
                        </pic:spPr>
                      </pic:pic>
                    </a:graphicData>
                  </a:graphic>
                </wp:inline>
              </w:drawing>
            </w:r>
          </w:p>
          <w:p w14:paraId="35677C1B" w14:textId="24C98D96" w:rsidR="003C6C98" w:rsidRDefault="003C6C98" w:rsidP="006309B5">
            <w:pPr>
              <w:spacing w:after="0" w:line="259" w:lineRule="auto"/>
              <w:ind w:left="0" w:right="-124" w:firstLine="0"/>
              <w:jc w:val="center"/>
              <w:rPr>
                <w:noProof/>
              </w:rPr>
            </w:pPr>
            <w:r>
              <w:t>C. ARENTSEN A.</w:t>
            </w:r>
          </w:p>
        </w:tc>
        <w:tc>
          <w:tcPr>
            <w:tcW w:w="10533" w:type="dxa"/>
            <w:vAlign w:val="center"/>
          </w:tcPr>
          <w:p w14:paraId="013CE743" w14:textId="1915DFE8" w:rsidR="002A1E70" w:rsidRPr="002A1E70" w:rsidRDefault="002A1E70" w:rsidP="002631B7">
            <w:pPr>
              <w:spacing w:after="0"/>
              <w:ind w:left="0" w:firstLine="0"/>
              <w:rPr>
                <w:b/>
                <w:caps/>
                <w:color w:val="auto"/>
                <w:sz w:val="18"/>
              </w:rPr>
            </w:pPr>
            <w:r>
              <w:rPr>
                <w:b/>
                <w:caps/>
                <w:color w:val="auto"/>
                <w:sz w:val="18"/>
              </w:rPr>
              <w:t>ok</w:t>
            </w:r>
          </w:p>
          <w:p w14:paraId="5E10DAB8" w14:textId="2BC00998" w:rsidR="003C6C98" w:rsidRPr="009D4E5B" w:rsidRDefault="009D4E5B" w:rsidP="002631B7">
            <w:pPr>
              <w:spacing w:after="0"/>
              <w:ind w:left="0" w:firstLine="0"/>
              <w:rPr>
                <w:caps/>
                <w:color w:val="auto"/>
                <w:sz w:val="18"/>
              </w:rPr>
            </w:pPr>
            <w:r>
              <w:rPr>
                <w:caps/>
                <w:color w:val="auto"/>
                <w:sz w:val="18"/>
              </w:rPr>
              <w:t xml:space="preserve">PROFESORA DE BUEN DESEMPEÑO QUE SUS ALUMNOS RECONOCEN POR REALIZAR CLASES DIDÁCTICAS QUE </w:t>
            </w:r>
            <w:r w:rsidR="002A1E70">
              <w:rPr>
                <w:caps/>
                <w:color w:val="auto"/>
                <w:sz w:val="18"/>
              </w:rPr>
              <w:t>PROMUEVEN LA PARTICIPACIÓN. ES PREOCUPADA POR LOS CADETES, APOYÁNDOLOS EN ASPECTOS NO TAN SOLO ACADÉMICOS, SINO TAMBIÉN PERSONALES, SIENDO UN APOYO EN LA ORIENTACIÓN DE SU VOCACIÓN.</w:t>
            </w:r>
          </w:p>
        </w:tc>
      </w:tr>
      <w:tr w:rsidR="006863E0" w14:paraId="41871915" w14:textId="77777777" w:rsidTr="002631B7">
        <w:tc>
          <w:tcPr>
            <w:tcW w:w="1818" w:type="dxa"/>
            <w:vMerge/>
            <w:vAlign w:val="center"/>
          </w:tcPr>
          <w:p w14:paraId="59CDCE7B" w14:textId="77777777" w:rsidR="009D4E5B" w:rsidRDefault="009D4E5B" w:rsidP="009D4E5B">
            <w:pPr>
              <w:spacing w:after="86" w:line="259" w:lineRule="auto"/>
              <w:ind w:left="0" w:right="-124" w:firstLine="0"/>
              <w:jc w:val="center"/>
              <w:rPr>
                <w:noProof/>
              </w:rPr>
            </w:pPr>
          </w:p>
        </w:tc>
        <w:tc>
          <w:tcPr>
            <w:tcW w:w="10533" w:type="dxa"/>
            <w:vAlign w:val="center"/>
          </w:tcPr>
          <w:p w14:paraId="477729B0" w14:textId="36BE57F0" w:rsidR="009D4E5B" w:rsidRPr="00054FD1" w:rsidRDefault="009D4E5B" w:rsidP="002631B7">
            <w:pPr>
              <w:ind w:left="0" w:firstLine="0"/>
              <w:rPr>
                <w:caps/>
                <w:sz w:val="18"/>
              </w:rPr>
            </w:pPr>
            <w:r w:rsidRPr="003C6C98">
              <w:rPr>
                <w:caps/>
                <w:color w:val="FF0000"/>
                <w:sz w:val="18"/>
              </w:rPr>
              <w:t>profesora DE EXCELENTE DESEMPEÑO GENERAL, SE CARACTERIZA POR SUS clases didácticas que generan la participación, buen ambiente para el diálogo y el aprendizaje DE LOS CADETES.</w:t>
            </w:r>
          </w:p>
        </w:tc>
      </w:tr>
      <w:tr w:rsidR="006863E0" w14:paraId="54674C88" w14:textId="77777777" w:rsidTr="002631B7">
        <w:tc>
          <w:tcPr>
            <w:tcW w:w="1818" w:type="dxa"/>
            <w:vAlign w:val="center"/>
          </w:tcPr>
          <w:p w14:paraId="09E00BCC" w14:textId="77777777" w:rsidR="002A1E70" w:rsidRDefault="002A1E70" w:rsidP="006309B5">
            <w:pPr>
              <w:spacing w:after="0" w:line="259" w:lineRule="auto"/>
              <w:ind w:left="0" w:right="-124" w:firstLine="0"/>
              <w:jc w:val="center"/>
              <w:rPr>
                <w:noProof/>
              </w:rPr>
            </w:pPr>
            <w:r w:rsidRPr="002A1E70">
              <w:rPr>
                <w:noProof/>
              </w:rPr>
              <w:drawing>
                <wp:inline distT="0" distB="0" distL="0" distR="0" wp14:anchorId="1126C110" wp14:editId="0D22B442">
                  <wp:extent cx="713435" cy="9720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13435" cy="972000"/>
                          </a:xfrm>
                          <a:prstGeom prst="rect">
                            <a:avLst/>
                          </a:prstGeom>
                        </pic:spPr>
                      </pic:pic>
                    </a:graphicData>
                  </a:graphic>
                </wp:inline>
              </w:drawing>
            </w:r>
          </w:p>
          <w:p w14:paraId="1F54326D" w14:textId="4EF92204" w:rsidR="002A1E70" w:rsidRDefault="002A1E70" w:rsidP="006309B5">
            <w:pPr>
              <w:spacing w:after="0" w:line="259" w:lineRule="auto"/>
              <w:ind w:left="0" w:right="-124" w:firstLine="0"/>
              <w:jc w:val="center"/>
              <w:rPr>
                <w:noProof/>
              </w:rPr>
            </w:pPr>
            <w:r>
              <w:rPr>
                <w:noProof/>
              </w:rPr>
              <w:t>R. BAASCH B.</w:t>
            </w:r>
          </w:p>
        </w:tc>
        <w:tc>
          <w:tcPr>
            <w:tcW w:w="10533" w:type="dxa"/>
            <w:vAlign w:val="center"/>
          </w:tcPr>
          <w:p w14:paraId="46913A41" w14:textId="0C658B38" w:rsidR="00CD2B02" w:rsidRPr="00CD2B02" w:rsidRDefault="00CD2B02" w:rsidP="002631B7">
            <w:pPr>
              <w:spacing w:after="0"/>
              <w:ind w:left="0" w:firstLine="0"/>
              <w:rPr>
                <w:b/>
                <w:caps/>
                <w:color w:val="auto"/>
                <w:sz w:val="18"/>
              </w:rPr>
            </w:pPr>
            <w:r>
              <w:rPr>
                <w:b/>
                <w:caps/>
                <w:color w:val="auto"/>
                <w:sz w:val="18"/>
              </w:rPr>
              <w:t>OK</w:t>
            </w:r>
          </w:p>
          <w:p w14:paraId="7C1F35FE" w14:textId="6FCE9614" w:rsidR="002A1E70" w:rsidRPr="00CD2B02" w:rsidRDefault="002A1E70" w:rsidP="002631B7">
            <w:pPr>
              <w:spacing w:after="0"/>
              <w:ind w:left="0" w:firstLine="0"/>
              <w:rPr>
                <w:caps/>
                <w:color w:val="auto"/>
                <w:sz w:val="18"/>
              </w:rPr>
            </w:pPr>
            <w:r w:rsidRPr="00CD2B02">
              <w:rPr>
                <w:caps/>
                <w:color w:val="auto"/>
                <w:sz w:val="18"/>
              </w:rPr>
              <w:t xml:space="preserve">PROFESOR DE EXCELENTE DESEMPEÑO. SUS ALUMNOS RECONOCEN EN ÉL UNA FIGURA DE INSPIRACIÓN QUE LOS MOTIVA A MEJORAR EN FORMA INTEGRAL A TRAVÉS DE SU ENSEÑANZA EN AULA EN EL ÁREA DE MANDO Y LIDERAZGO. ES PREOCUPADO POR EL QUEHACER DE LOS CADETES, </w:t>
            </w:r>
            <w:r w:rsidR="00CD2B02" w:rsidRPr="00CD2B02">
              <w:rPr>
                <w:caps/>
                <w:color w:val="auto"/>
                <w:sz w:val="18"/>
              </w:rPr>
              <w:t>APOYÁNDOLOS EN ASPECTOS PERSONALES Y PROFESIONALES, CONSTITUYÉNDOSE EN UN SOPORTE QUE LES AYUDA A E</w:t>
            </w:r>
            <w:r w:rsidR="007D09FE">
              <w:rPr>
                <w:caps/>
                <w:color w:val="auto"/>
                <w:sz w:val="18"/>
              </w:rPr>
              <w:t>NFRENTAR DE MEJOR MANERA LAS VI</w:t>
            </w:r>
            <w:r w:rsidR="00CD2B02" w:rsidRPr="00CD2B02">
              <w:rPr>
                <w:caps/>
                <w:color w:val="auto"/>
                <w:sz w:val="18"/>
              </w:rPr>
              <w:t>CISITUDES DE LA VIDA DEL CADETE NAVAL.</w:t>
            </w:r>
            <w:r w:rsidRPr="00CD2B02">
              <w:rPr>
                <w:caps/>
                <w:color w:val="auto"/>
                <w:sz w:val="18"/>
              </w:rPr>
              <w:t xml:space="preserve"> </w:t>
            </w:r>
          </w:p>
        </w:tc>
      </w:tr>
      <w:tr w:rsidR="006863E0" w14:paraId="30D185D9" w14:textId="77777777" w:rsidTr="002631B7">
        <w:trPr>
          <w:trHeight w:val="489"/>
        </w:trPr>
        <w:tc>
          <w:tcPr>
            <w:tcW w:w="1818" w:type="dxa"/>
            <w:vMerge w:val="restart"/>
            <w:vAlign w:val="center"/>
          </w:tcPr>
          <w:p w14:paraId="49372D6B" w14:textId="63497E1E" w:rsidR="002A1E70" w:rsidRDefault="002A1E70" w:rsidP="006309B5">
            <w:pPr>
              <w:spacing w:after="0" w:line="259" w:lineRule="auto"/>
              <w:ind w:left="0" w:right="-124" w:firstLine="0"/>
              <w:jc w:val="center"/>
            </w:pPr>
            <w:r>
              <w:rPr>
                <w:noProof/>
              </w:rPr>
              <w:drawing>
                <wp:inline distT="0" distB="0" distL="0" distR="0" wp14:anchorId="1EA56BB0" wp14:editId="4B210D89">
                  <wp:extent cx="712470" cy="975995"/>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2470" cy="975995"/>
                          </a:xfrm>
                          <a:prstGeom prst="rect">
                            <a:avLst/>
                          </a:prstGeom>
                          <a:noFill/>
                          <a:ln>
                            <a:noFill/>
                          </a:ln>
                        </pic:spPr>
                      </pic:pic>
                    </a:graphicData>
                  </a:graphic>
                </wp:inline>
              </w:drawing>
            </w:r>
          </w:p>
          <w:p w14:paraId="68E1F275" w14:textId="679138A6" w:rsidR="002A1E70" w:rsidRDefault="002A1E70" w:rsidP="006309B5">
            <w:pPr>
              <w:spacing w:after="0" w:line="259" w:lineRule="auto"/>
              <w:ind w:left="0" w:right="-124" w:firstLine="0"/>
              <w:jc w:val="center"/>
              <w:rPr>
                <w:noProof/>
              </w:rPr>
            </w:pPr>
            <w:r>
              <w:t>S. BAQUEDANO J.</w:t>
            </w:r>
          </w:p>
        </w:tc>
        <w:tc>
          <w:tcPr>
            <w:tcW w:w="10533" w:type="dxa"/>
            <w:vAlign w:val="center"/>
          </w:tcPr>
          <w:p w14:paraId="68B16ABB" w14:textId="51777A66" w:rsidR="000E15C5" w:rsidRPr="000E15C5" w:rsidRDefault="000E15C5" w:rsidP="002631B7">
            <w:pPr>
              <w:spacing w:after="0"/>
              <w:ind w:left="0" w:firstLine="0"/>
              <w:rPr>
                <w:b/>
                <w:caps/>
                <w:color w:val="auto"/>
                <w:sz w:val="18"/>
              </w:rPr>
            </w:pPr>
            <w:r>
              <w:rPr>
                <w:b/>
                <w:caps/>
                <w:color w:val="auto"/>
                <w:sz w:val="18"/>
              </w:rPr>
              <w:t>OK</w:t>
            </w:r>
          </w:p>
          <w:p w14:paraId="3F1F5A21" w14:textId="61348C53" w:rsidR="002A1E70" w:rsidRPr="002A1E70" w:rsidRDefault="002A1E70" w:rsidP="002631B7">
            <w:pPr>
              <w:spacing w:after="0"/>
              <w:ind w:left="0" w:firstLine="0"/>
              <w:rPr>
                <w:caps/>
                <w:color w:val="auto"/>
                <w:sz w:val="18"/>
              </w:rPr>
            </w:pPr>
            <w:r w:rsidRPr="002A1E70">
              <w:rPr>
                <w:caps/>
                <w:color w:val="auto"/>
                <w:sz w:val="18"/>
              </w:rPr>
              <w:t>PROFESORA</w:t>
            </w:r>
            <w:r w:rsidR="000E15C5">
              <w:rPr>
                <w:caps/>
                <w:color w:val="auto"/>
                <w:sz w:val="18"/>
              </w:rPr>
              <w:t xml:space="preserve"> DE BUEN DESEMPEÑO QUE DESTACA POR SU CERCANÍA Y PREOCUPACIÓN CON LOS CADETES. </w:t>
            </w:r>
            <w:r w:rsidR="004A4558">
              <w:rPr>
                <w:caps/>
                <w:color w:val="auto"/>
                <w:sz w:val="18"/>
              </w:rPr>
              <w:t>TIENE BUENA DISPOSICIÓN EN CLASES, GENERANDO UN AMBIENTE PROPICIO PARA EL APRENDIZAJE.</w:t>
            </w:r>
          </w:p>
        </w:tc>
      </w:tr>
      <w:tr w:rsidR="006863E0" w14:paraId="6E0F3F05" w14:textId="77777777" w:rsidTr="002631B7">
        <w:tc>
          <w:tcPr>
            <w:tcW w:w="1818" w:type="dxa"/>
            <w:vMerge/>
            <w:vAlign w:val="center"/>
          </w:tcPr>
          <w:p w14:paraId="6B2C24B1" w14:textId="77777777" w:rsidR="002A1E70" w:rsidRDefault="002A1E70" w:rsidP="009D4E5B">
            <w:pPr>
              <w:spacing w:after="86" w:line="259" w:lineRule="auto"/>
              <w:ind w:left="0" w:right="-124" w:firstLine="0"/>
              <w:jc w:val="center"/>
              <w:rPr>
                <w:noProof/>
              </w:rPr>
            </w:pPr>
          </w:p>
        </w:tc>
        <w:tc>
          <w:tcPr>
            <w:tcW w:w="10533" w:type="dxa"/>
            <w:vAlign w:val="center"/>
          </w:tcPr>
          <w:p w14:paraId="3B7AE048" w14:textId="77777777" w:rsidR="004A4558" w:rsidRDefault="002A1E70" w:rsidP="002631B7">
            <w:pPr>
              <w:ind w:left="0" w:firstLine="0"/>
              <w:rPr>
                <w:sz w:val="18"/>
              </w:rPr>
            </w:pPr>
            <w:r>
              <w:rPr>
                <w:caps/>
                <w:sz w:val="18"/>
              </w:rPr>
              <w:t>1. S</w:t>
            </w:r>
            <w:r>
              <w:rPr>
                <w:sz w:val="18"/>
              </w:rPr>
              <w:t>olicita autorización para no venir los viernes en caso de que no haya clases con sus alumnos. Quiere que esto sea como una autorización permanente en el tiempo.</w:t>
            </w:r>
            <w:r w:rsidR="004A4558">
              <w:rPr>
                <w:sz w:val="18"/>
              </w:rPr>
              <w:t xml:space="preserve"> </w:t>
            </w:r>
          </w:p>
          <w:p w14:paraId="178896D6" w14:textId="7E5FC7A4" w:rsidR="002A1E70" w:rsidRPr="002A1E70" w:rsidRDefault="002A1E70" w:rsidP="002631B7">
            <w:pPr>
              <w:ind w:left="0" w:firstLine="0"/>
              <w:rPr>
                <w:sz w:val="18"/>
              </w:rPr>
            </w:pPr>
            <w:r>
              <w:rPr>
                <w:sz w:val="18"/>
              </w:rPr>
              <w:t>2. Vuelve a insistir en lo mismo, se manifiesta muy afectada.</w:t>
            </w:r>
          </w:p>
        </w:tc>
      </w:tr>
      <w:tr w:rsidR="006863E0" w14:paraId="048DF935" w14:textId="77777777" w:rsidTr="002631B7">
        <w:trPr>
          <w:trHeight w:val="968"/>
        </w:trPr>
        <w:tc>
          <w:tcPr>
            <w:tcW w:w="1818" w:type="dxa"/>
            <w:vMerge w:val="restart"/>
            <w:vAlign w:val="center"/>
          </w:tcPr>
          <w:p w14:paraId="7EC5554A" w14:textId="1B9E8B67" w:rsidR="009D4E5B" w:rsidRDefault="009D4E5B" w:rsidP="009D4E5B">
            <w:pPr>
              <w:spacing w:after="86" w:line="259" w:lineRule="auto"/>
              <w:ind w:left="0" w:right="-124" w:firstLine="0"/>
              <w:jc w:val="center"/>
            </w:pPr>
            <w:r>
              <w:rPr>
                <w:noProof/>
              </w:rPr>
              <w:lastRenderedPageBreak/>
              <w:drawing>
                <wp:inline distT="0" distB="0" distL="0" distR="0" wp14:anchorId="3A5928D7" wp14:editId="16EBCD8F">
                  <wp:extent cx="711835" cy="967740"/>
                  <wp:effectExtent l="0" t="0" r="0" b="0"/>
                  <wp:docPr id="4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1835" cy="967740"/>
                          </a:xfrm>
                          <a:prstGeom prst="rect">
                            <a:avLst/>
                          </a:prstGeom>
                          <a:noFill/>
                          <a:ln>
                            <a:noFill/>
                          </a:ln>
                        </pic:spPr>
                      </pic:pic>
                    </a:graphicData>
                  </a:graphic>
                </wp:inline>
              </w:drawing>
            </w:r>
          </w:p>
          <w:p w14:paraId="7B33D66F" w14:textId="157841CF" w:rsidR="009D4E5B" w:rsidRDefault="009D4E5B" w:rsidP="009D4E5B">
            <w:pPr>
              <w:spacing w:after="86" w:line="259" w:lineRule="auto"/>
              <w:ind w:left="0" w:right="-124" w:firstLine="0"/>
              <w:jc w:val="center"/>
            </w:pPr>
            <w:r>
              <w:t>C. BARRERA R.</w:t>
            </w:r>
          </w:p>
        </w:tc>
        <w:tc>
          <w:tcPr>
            <w:tcW w:w="10533" w:type="dxa"/>
            <w:vAlign w:val="center"/>
          </w:tcPr>
          <w:p w14:paraId="7C824596" w14:textId="68D4D94F" w:rsidR="004A4558" w:rsidRDefault="004A4558" w:rsidP="002631B7">
            <w:pPr>
              <w:ind w:left="0" w:firstLine="0"/>
              <w:rPr>
                <w:b/>
                <w:caps/>
                <w:color w:val="auto"/>
                <w:sz w:val="18"/>
              </w:rPr>
            </w:pPr>
            <w:r>
              <w:rPr>
                <w:b/>
                <w:caps/>
                <w:color w:val="auto"/>
                <w:sz w:val="18"/>
              </w:rPr>
              <w:t>OK</w:t>
            </w:r>
          </w:p>
          <w:p w14:paraId="0EB65956" w14:textId="696880FE" w:rsidR="009D4E5B" w:rsidRPr="00E66BCC" w:rsidRDefault="004A4558" w:rsidP="002631B7">
            <w:pPr>
              <w:ind w:left="0" w:firstLine="0"/>
              <w:rPr>
                <w:caps/>
                <w:color w:val="FF0000"/>
                <w:sz w:val="18"/>
              </w:rPr>
            </w:pPr>
            <w:r>
              <w:rPr>
                <w:caps/>
                <w:color w:val="auto"/>
                <w:sz w:val="18"/>
              </w:rPr>
              <w:t>PROFESORA DE BUEN DESEMPEÑO, QUE ES EXIGENTE EN SU METODOLOGÍA, BUSCANDO ASEGURAR UNA MADURACIÓN DE LOS CONTENIDOS ENTREGADOS EN CLASES. ES PREOCUPADA POR EL QUEHACER DE LOS ALUMNOS</w:t>
            </w:r>
            <w:r w:rsidR="004158D4">
              <w:rPr>
                <w:caps/>
                <w:color w:val="auto"/>
                <w:sz w:val="18"/>
              </w:rPr>
              <w:t>;</w:t>
            </w:r>
            <w:r>
              <w:rPr>
                <w:caps/>
                <w:color w:val="auto"/>
                <w:sz w:val="18"/>
              </w:rPr>
              <w:t xml:space="preserve"> SIN EMBARGO, ES ERRADA EN LA FORMA DE PLANTEAR SUS DIFERENCIAS Y DESACUERDOS, SIENDO REITERATIVA EN NO SEGUIR EL CONDUCTO REGULAR PROPIO DE LA ESCUELA NAVAL.</w:t>
            </w:r>
          </w:p>
        </w:tc>
      </w:tr>
      <w:tr w:rsidR="006863E0" w14:paraId="082894A9" w14:textId="77777777" w:rsidTr="002631B7">
        <w:trPr>
          <w:trHeight w:val="967"/>
        </w:trPr>
        <w:tc>
          <w:tcPr>
            <w:tcW w:w="1818" w:type="dxa"/>
            <w:vMerge/>
            <w:vAlign w:val="center"/>
          </w:tcPr>
          <w:p w14:paraId="2EEC8BF6" w14:textId="77777777" w:rsidR="009D4E5B" w:rsidRDefault="009D4E5B" w:rsidP="009D4E5B">
            <w:pPr>
              <w:spacing w:after="86" w:line="259" w:lineRule="auto"/>
              <w:ind w:left="0" w:right="-124" w:firstLine="0"/>
              <w:jc w:val="center"/>
              <w:rPr>
                <w:noProof/>
              </w:rPr>
            </w:pPr>
          </w:p>
        </w:tc>
        <w:tc>
          <w:tcPr>
            <w:tcW w:w="10533" w:type="dxa"/>
            <w:vAlign w:val="center"/>
          </w:tcPr>
          <w:p w14:paraId="2FA01833" w14:textId="77777777" w:rsidR="009D4E5B" w:rsidRPr="004A4558" w:rsidRDefault="009D4E5B" w:rsidP="002631B7">
            <w:pPr>
              <w:pStyle w:val="Prrafodelista"/>
              <w:numPr>
                <w:ilvl w:val="0"/>
                <w:numId w:val="4"/>
              </w:numPr>
              <w:ind w:left="318" w:hanging="318"/>
              <w:rPr>
                <w:caps/>
                <w:sz w:val="18"/>
              </w:rPr>
            </w:pPr>
            <w:r>
              <w:rPr>
                <w:caps/>
                <w:sz w:val="18"/>
              </w:rPr>
              <w:t>M</w:t>
            </w:r>
            <w:r>
              <w:rPr>
                <w:sz w:val="18"/>
              </w:rPr>
              <w:t>alos comentarios dentro de la sala de profesores.</w:t>
            </w:r>
          </w:p>
          <w:p w14:paraId="43C2183C" w14:textId="2B3575B5" w:rsidR="004A4558" w:rsidRPr="00E66BCC" w:rsidRDefault="004A4558" w:rsidP="002631B7">
            <w:pPr>
              <w:pStyle w:val="Prrafodelista"/>
              <w:numPr>
                <w:ilvl w:val="0"/>
                <w:numId w:val="4"/>
              </w:numPr>
              <w:ind w:left="318" w:hanging="318"/>
              <w:rPr>
                <w:caps/>
                <w:sz w:val="18"/>
              </w:rPr>
            </w:pPr>
            <w:r>
              <w:rPr>
                <w:sz w:val="18"/>
              </w:rPr>
              <w:t>Cuestionar asuntos acerca de la alimentación de los cadetes ante el Jefe de Departamento de Educación</w:t>
            </w:r>
            <w:r w:rsidR="004158D4">
              <w:rPr>
                <w:sz w:val="18"/>
              </w:rPr>
              <w:t xml:space="preserve"> sin respetar el conducto regular y haciéndolo en una instancia indebida de acuerdo al contexto y a los términos utilizados.</w:t>
            </w:r>
          </w:p>
        </w:tc>
      </w:tr>
      <w:tr w:rsidR="00051B42" w14:paraId="04916A85" w14:textId="77777777" w:rsidTr="002631B7">
        <w:trPr>
          <w:trHeight w:val="967"/>
        </w:trPr>
        <w:tc>
          <w:tcPr>
            <w:tcW w:w="1818" w:type="dxa"/>
            <w:vAlign w:val="center"/>
          </w:tcPr>
          <w:p w14:paraId="08168986" w14:textId="77777777" w:rsidR="00051B42" w:rsidRDefault="00051B42" w:rsidP="00051B42">
            <w:pPr>
              <w:spacing w:after="86" w:line="259" w:lineRule="auto"/>
              <w:ind w:left="0" w:right="-124" w:firstLine="0"/>
              <w:jc w:val="center"/>
              <w:rPr>
                <w:noProof/>
              </w:rPr>
            </w:pPr>
            <w:r w:rsidRPr="003E48D4">
              <w:rPr>
                <w:noProof/>
              </w:rPr>
              <w:drawing>
                <wp:inline distT="0" distB="0" distL="0" distR="0" wp14:anchorId="06C8A18C" wp14:editId="59EA3B4B">
                  <wp:extent cx="701742" cy="972000"/>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701742" cy="972000"/>
                          </a:xfrm>
                          <a:prstGeom prst="rect">
                            <a:avLst/>
                          </a:prstGeom>
                        </pic:spPr>
                      </pic:pic>
                    </a:graphicData>
                  </a:graphic>
                </wp:inline>
              </w:drawing>
            </w:r>
          </w:p>
          <w:p w14:paraId="57152EC1" w14:textId="63A68852" w:rsidR="00051B42" w:rsidRDefault="00051B42" w:rsidP="00051B42">
            <w:pPr>
              <w:spacing w:after="86" w:line="259" w:lineRule="auto"/>
              <w:ind w:left="0" w:right="-124" w:firstLine="0"/>
              <w:jc w:val="center"/>
              <w:rPr>
                <w:noProof/>
              </w:rPr>
            </w:pPr>
            <w:r>
              <w:rPr>
                <w:noProof/>
              </w:rPr>
              <w:t>F. BIERWIRTH S.</w:t>
            </w:r>
          </w:p>
        </w:tc>
        <w:tc>
          <w:tcPr>
            <w:tcW w:w="10533" w:type="dxa"/>
            <w:vAlign w:val="center"/>
          </w:tcPr>
          <w:p w14:paraId="09F1985F" w14:textId="77777777" w:rsidR="00051B42" w:rsidRDefault="00051B42" w:rsidP="00051B42">
            <w:pPr>
              <w:ind w:left="0" w:firstLine="0"/>
              <w:rPr>
                <w:b/>
                <w:caps/>
                <w:color w:val="auto"/>
                <w:sz w:val="18"/>
              </w:rPr>
            </w:pPr>
            <w:r>
              <w:rPr>
                <w:b/>
                <w:caps/>
                <w:color w:val="auto"/>
                <w:sz w:val="18"/>
              </w:rPr>
              <w:t>OK</w:t>
            </w:r>
          </w:p>
          <w:p w14:paraId="62AF926E" w14:textId="146F2C1D" w:rsidR="00051B42" w:rsidRPr="00051B42" w:rsidRDefault="00051B42" w:rsidP="00051B42">
            <w:pPr>
              <w:ind w:left="0" w:firstLine="0"/>
              <w:rPr>
                <w:caps/>
                <w:sz w:val="18"/>
              </w:rPr>
            </w:pPr>
            <w:r>
              <w:rPr>
                <w:caps/>
                <w:color w:val="auto"/>
                <w:sz w:val="18"/>
              </w:rPr>
              <w:t>DOCENTE DE MUY BUEN DESEMPEÑO GENERAL, DESTACA POR SU COMPROMISO Y DEDICACIÓN, SOBREPONIENDO PERMANENTEMENTE LOS PROCESOS FORMATIVOS DE LA ESCUELA NAVAL POR SOBRE SUS INTERESES PERSONALES. SU TRABAJO HA SIDO UN APORTE CONSIDERABLE PARA EL APRENDIZAJE DE LOS CADETES EN EL ÁREA DE LA NAVEGACIÓN A VELA.</w:t>
            </w:r>
          </w:p>
        </w:tc>
      </w:tr>
      <w:tr w:rsidR="00051B42" w14:paraId="5A0414EC" w14:textId="77777777" w:rsidTr="002631B7">
        <w:trPr>
          <w:trHeight w:val="794"/>
        </w:trPr>
        <w:tc>
          <w:tcPr>
            <w:tcW w:w="1818" w:type="dxa"/>
            <w:vAlign w:val="center"/>
          </w:tcPr>
          <w:p w14:paraId="41581024" w14:textId="77777777" w:rsidR="00051B42" w:rsidRDefault="00051B42" w:rsidP="00051B42">
            <w:pPr>
              <w:spacing w:after="86" w:line="259" w:lineRule="auto"/>
              <w:ind w:left="0" w:right="-124" w:firstLine="0"/>
              <w:jc w:val="center"/>
              <w:rPr>
                <w:noProof/>
              </w:rPr>
            </w:pPr>
            <w:r w:rsidRPr="007D09FE">
              <w:rPr>
                <w:noProof/>
              </w:rPr>
              <w:drawing>
                <wp:inline distT="0" distB="0" distL="0" distR="0" wp14:anchorId="52534526" wp14:editId="395AB3D9">
                  <wp:extent cx="700415" cy="97200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700415" cy="972000"/>
                          </a:xfrm>
                          <a:prstGeom prst="rect">
                            <a:avLst/>
                          </a:prstGeom>
                        </pic:spPr>
                      </pic:pic>
                    </a:graphicData>
                  </a:graphic>
                </wp:inline>
              </w:drawing>
            </w:r>
          </w:p>
          <w:p w14:paraId="041A193E" w14:textId="2EFDF0FF" w:rsidR="00051B42" w:rsidRDefault="00051B42" w:rsidP="00051B42">
            <w:pPr>
              <w:spacing w:after="86" w:line="259" w:lineRule="auto"/>
              <w:ind w:left="0" w:right="-124" w:firstLine="0"/>
              <w:jc w:val="center"/>
              <w:rPr>
                <w:noProof/>
              </w:rPr>
            </w:pPr>
            <w:r>
              <w:rPr>
                <w:noProof/>
              </w:rPr>
              <w:t>V. CAMPOS O.</w:t>
            </w:r>
          </w:p>
        </w:tc>
        <w:tc>
          <w:tcPr>
            <w:tcW w:w="10533" w:type="dxa"/>
            <w:vAlign w:val="center"/>
          </w:tcPr>
          <w:p w14:paraId="7C2C929A" w14:textId="77777777" w:rsidR="00051B42" w:rsidRDefault="00051B42" w:rsidP="00051B42">
            <w:pPr>
              <w:ind w:left="0" w:firstLine="0"/>
              <w:rPr>
                <w:b/>
                <w:caps/>
                <w:sz w:val="18"/>
              </w:rPr>
            </w:pPr>
            <w:r w:rsidRPr="007D09FE">
              <w:rPr>
                <w:b/>
                <w:caps/>
                <w:sz w:val="18"/>
              </w:rPr>
              <w:t>OK</w:t>
            </w:r>
          </w:p>
          <w:p w14:paraId="7847152B" w14:textId="55011C46" w:rsidR="00051B42" w:rsidRPr="007D09FE" w:rsidRDefault="00051B42" w:rsidP="00051B42">
            <w:pPr>
              <w:ind w:left="0" w:firstLine="0"/>
              <w:rPr>
                <w:caps/>
                <w:sz w:val="18"/>
              </w:rPr>
            </w:pPr>
            <w:r>
              <w:rPr>
                <w:caps/>
                <w:sz w:val="18"/>
              </w:rPr>
              <w:t>PROFESORA DE MUY BUEN DESEMPEÑO. ES EXIGENTE EN CUANTO A LO QUE ESPERA DE LOS ALUMNOS, PERO CERCANA PARA ESCUCHAR SUS INQUIETUDES Y COMENTARIOS. SE PREOCUPA DE GENERAR UN AMBIENTE PROPICIO PARA LA ENSEÑANZA. COMO PROFESIONAL SE PREOCUPA DE MANTENER UNA MEJORA CONTINUA, CURSANDO ACTUALMENTE UN DIPLOMADO EN HUMANIDADES.</w:t>
            </w:r>
          </w:p>
        </w:tc>
      </w:tr>
      <w:tr w:rsidR="00051B42" w14:paraId="4245C70C" w14:textId="77777777" w:rsidTr="002631B7">
        <w:trPr>
          <w:trHeight w:val="794"/>
        </w:trPr>
        <w:tc>
          <w:tcPr>
            <w:tcW w:w="1818" w:type="dxa"/>
            <w:vAlign w:val="center"/>
          </w:tcPr>
          <w:p w14:paraId="1013CAD5" w14:textId="77777777" w:rsidR="00051B42" w:rsidRDefault="00051B42" w:rsidP="00051B42">
            <w:pPr>
              <w:spacing w:after="86" w:line="259" w:lineRule="auto"/>
              <w:ind w:left="0" w:right="-124" w:firstLine="0"/>
              <w:jc w:val="center"/>
              <w:rPr>
                <w:lang w:val="en-US"/>
              </w:rPr>
            </w:pPr>
            <w:r>
              <w:rPr>
                <w:noProof/>
              </w:rPr>
              <w:drawing>
                <wp:inline distT="0" distB="0" distL="0" distR="0" wp14:anchorId="0BBF0085" wp14:editId="39839787">
                  <wp:extent cx="809625" cy="975995"/>
                  <wp:effectExtent l="0" t="0" r="0" b="0"/>
                  <wp:docPr id="6"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rotWithShape="1">
                          <a:blip r:embed="rId13">
                            <a:extLst>
                              <a:ext uri="{28A0092B-C50C-407E-A947-70E740481C1C}">
                                <a14:useLocalDpi xmlns:a14="http://schemas.microsoft.com/office/drawing/2010/main" val="0"/>
                              </a:ext>
                            </a:extLst>
                          </a:blip>
                          <a:srcRect l="9783" r="7609"/>
                          <a:stretch/>
                        </pic:blipFill>
                        <pic:spPr bwMode="auto">
                          <a:xfrm>
                            <a:off x="0" y="0"/>
                            <a:ext cx="809625" cy="975995"/>
                          </a:xfrm>
                          <a:prstGeom prst="rect">
                            <a:avLst/>
                          </a:prstGeom>
                          <a:noFill/>
                          <a:ln>
                            <a:noFill/>
                          </a:ln>
                          <a:extLst>
                            <a:ext uri="{53640926-AAD7-44D8-BBD7-CCE9431645EC}">
                              <a14:shadowObscured xmlns:a14="http://schemas.microsoft.com/office/drawing/2010/main"/>
                            </a:ext>
                          </a:extLst>
                        </pic:spPr>
                      </pic:pic>
                    </a:graphicData>
                  </a:graphic>
                </wp:inline>
              </w:drawing>
            </w:r>
          </w:p>
          <w:p w14:paraId="710E9483" w14:textId="6259026D" w:rsidR="00051B42" w:rsidRPr="007D09FE" w:rsidRDefault="00051B42" w:rsidP="00051B42">
            <w:pPr>
              <w:spacing w:after="86" w:line="259" w:lineRule="auto"/>
              <w:ind w:left="0" w:right="-124" w:firstLine="0"/>
              <w:jc w:val="center"/>
              <w:rPr>
                <w:noProof/>
              </w:rPr>
            </w:pPr>
            <w:r w:rsidRPr="009D4331">
              <w:rPr>
                <w:lang w:val="en-US"/>
              </w:rPr>
              <w:t>A. CELIS N.</w:t>
            </w:r>
          </w:p>
        </w:tc>
        <w:tc>
          <w:tcPr>
            <w:tcW w:w="10533" w:type="dxa"/>
            <w:vAlign w:val="center"/>
          </w:tcPr>
          <w:p w14:paraId="658985E0" w14:textId="5C937DE8" w:rsidR="00051B42" w:rsidRPr="007D09FE" w:rsidRDefault="00051B42" w:rsidP="00051B42">
            <w:pPr>
              <w:ind w:left="0" w:firstLine="0"/>
              <w:rPr>
                <w:b/>
                <w:caps/>
                <w:sz w:val="18"/>
              </w:rPr>
            </w:pPr>
            <w:r w:rsidRPr="007D09FE">
              <w:rPr>
                <w:b/>
                <w:caps/>
                <w:sz w:val="18"/>
              </w:rPr>
              <w:t>OK</w:t>
            </w:r>
          </w:p>
          <w:p w14:paraId="39CD6FD1" w14:textId="5036DF16" w:rsidR="00051B42" w:rsidRPr="00054FD1" w:rsidRDefault="00051B42" w:rsidP="00051B42">
            <w:pPr>
              <w:ind w:left="0" w:firstLine="0"/>
              <w:rPr>
                <w:caps/>
                <w:sz w:val="18"/>
              </w:rPr>
            </w:pPr>
            <w:r w:rsidRPr="00054FD1">
              <w:rPr>
                <w:caps/>
                <w:sz w:val="18"/>
              </w:rPr>
              <w:t xml:space="preserve">profesor DE MUY BUEN DESEMPEÑO GENERAL QUE </w:t>
            </w:r>
            <w:r>
              <w:rPr>
                <w:caps/>
                <w:sz w:val="18"/>
              </w:rPr>
              <w:t>SE DESTACA POR EL</w:t>
            </w:r>
            <w:r w:rsidRPr="00054FD1">
              <w:rPr>
                <w:caps/>
                <w:sz w:val="18"/>
              </w:rPr>
              <w:t xml:space="preserve"> gran dominio </w:t>
            </w:r>
            <w:r>
              <w:rPr>
                <w:caps/>
                <w:sz w:val="18"/>
              </w:rPr>
              <w:t xml:space="preserve">QUE TIENE SOBRE LOS </w:t>
            </w:r>
            <w:r w:rsidRPr="00054FD1">
              <w:rPr>
                <w:caps/>
                <w:sz w:val="18"/>
              </w:rPr>
              <w:t>contenidos</w:t>
            </w:r>
            <w:r>
              <w:rPr>
                <w:caps/>
                <w:sz w:val="18"/>
              </w:rPr>
              <w:t xml:space="preserve"> ENTREGADOS EN CLASES Y POR LA PASIÓN CON QUE LOS ENSEÑA.</w:t>
            </w:r>
            <w:r w:rsidRPr="00054FD1">
              <w:rPr>
                <w:caps/>
                <w:sz w:val="18"/>
              </w:rPr>
              <w:t xml:space="preserve"> ES receptivo a resolver dudas Y denota un gran compromiso con el aprendizaje de sus alumnos. </w:t>
            </w:r>
          </w:p>
          <w:p w14:paraId="57646A10" w14:textId="77777777" w:rsidR="00051B42" w:rsidRPr="007D09FE" w:rsidRDefault="00051B42" w:rsidP="00051B42">
            <w:pPr>
              <w:ind w:left="0" w:firstLine="0"/>
              <w:rPr>
                <w:b/>
                <w:caps/>
                <w:sz w:val="18"/>
              </w:rPr>
            </w:pPr>
          </w:p>
        </w:tc>
      </w:tr>
      <w:tr w:rsidR="00051B42" w14:paraId="2889A3AE" w14:textId="77777777" w:rsidTr="002631B7">
        <w:tc>
          <w:tcPr>
            <w:tcW w:w="1818" w:type="dxa"/>
            <w:vAlign w:val="center"/>
          </w:tcPr>
          <w:p w14:paraId="592A225E" w14:textId="77777777" w:rsidR="00051B42" w:rsidRDefault="00051B42" w:rsidP="00051B42">
            <w:pPr>
              <w:spacing w:after="86" w:line="259" w:lineRule="auto"/>
              <w:ind w:left="0" w:right="-124" w:firstLine="0"/>
              <w:jc w:val="center"/>
              <w:rPr>
                <w:noProof/>
              </w:rPr>
            </w:pPr>
            <w:r>
              <w:rPr>
                <w:noProof/>
              </w:rPr>
              <w:drawing>
                <wp:inline distT="0" distB="0" distL="0" distR="0" wp14:anchorId="1F71C398" wp14:editId="6A696AF1">
                  <wp:extent cx="752475" cy="98044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52475" cy="980440"/>
                          </a:xfrm>
                          <a:prstGeom prst="rect">
                            <a:avLst/>
                          </a:prstGeom>
                          <a:noFill/>
                        </pic:spPr>
                      </pic:pic>
                    </a:graphicData>
                  </a:graphic>
                </wp:inline>
              </w:drawing>
            </w:r>
          </w:p>
          <w:p w14:paraId="3BFC6FE0" w14:textId="52D2FCB8" w:rsidR="00051B42" w:rsidRDefault="00051B42" w:rsidP="00051B42">
            <w:pPr>
              <w:spacing w:after="86" w:line="259" w:lineRule="auto"/>
              <w:ind w:left="0" w:right="-124" w:firstLine="0"/>
              <w:jc w:val="center"/>
              <w:rPr>
                <w:noProof/>
              </w:rPr>
            </w:pPr>
            <w:r w:rsidRPr="007D09FE">
              <w:t>J. CHASSIN-TRUBERT C.</w:t>
            </w:r>
          </w:p>
        </w:tc>
        <w:tc>
          <w:tcPr>
            <w:tcW w:w="10533" w:type="dxa"/>
            <w:vAlign w:val="center"/>
          </w:tcPr>
          <w:p w14:paraId="3C5580C9" w14:textId="1332A5DD" w:rsidR="00051B42" w:rsidRPr="0060070A" w:rsidRDefault="00051B42" w:rsidP="00051B42">
            <w:pPr>
              <w:ind w:left="0" w:firstLine="0"/>
              <w:rPr>
                <w:b/>
                <w:caps/>
                <w:sz w:val="18"/>
              </w:rPr>
            </w:pPr>
            <w:r w:rsidRPr="0060070A">
              <w:rPr>
                <w:b/>
                <w:caps/>
                <w:sz w:val="18"/>
              </w:rPr>
              <w:t>ok</w:t>
            </w:r>
          </w:p>
          <w:p w14:paraId="5E5CC8A1" w14:textId="3E322A01" w:rsidR="00051B42" w:rsidRPr="00054FD1" w:rsidRDefault="00051B42" w:rsidP="00051B42">
            <w:pPr>
              <w:ind w:left="0" w:firstLine="0"/>
              <w:rPr>
                <w:caps/>
                <w:sz w:val="18"/>
              </w:rPr>
            </w:pPr>
            <w:r w:rsidRPr="00054FD1">
              <w:rPr>
                <w:sz w:val="18"/>
                <w:szCs w:val="24"/>
                <w:lang w:val="es-ES"/>
              </w:rPr>
              <w:t>PROFESOR DE MUY BUEN DESEMPEÑO GENERAL QUE SE HA DESTACADO POR SUS GESTIONES PARA MANTENER EL NIVEL OPERATIVO DEL SIMULADOR DE NAVEGACIÓN</w:t>
            </w:r>
            <w:r>
              <w:rPr>
                <w:sz w:val="18"/>
                <w:szCs w:val="24"/>
                <w:lang w:val="es-ES"/>
              </w:rPr>
              <w:t>. CON SUS CONOCIMIENTOS Y EXPERIENCIA CONTRIBUYE A LA FORMACIÓN PROFESIONAL DE LOS CADETES EN EL ÁMBITO DE LA NAVEGACIÓN.</w:t>
            </w:r>
          </w:p>
        </w:tc>
      </w:tr>
      <w:tr w:rsidR="00051B42" w14:paraId="51A8DD66" w14:textId="77777777" w:rsidTr="002631B7">
        <w:tc>
          <w:tcPr>
            <w:tcW w:w="1818" w:type="dxa"/>
            <w:vAlign w:val="center"/>
          </w:tcPr>
          <w:p w14:paraId="4AEFCBBD" w14:textId="77777777" w:rsidR="00051B42" w:rsidRDefault="00051B42" w:rsidP="00051B42">
            <w:pPr>
              <w:spacing w:after="86" w:line="259" w:lineRule="auto"/>
              <w:ind w:left="0" w:right="-124" w:firstLine="0"/>
              <w:jc w:val="center"/>
              <w:rPr>
                <w:noProof/>
              </w:rPr>
            </w:pPr>
            <w:r>
              <w:rPr>
                <w:noProof/>
              </w:rPr>
              <w:lastRenderedPageBreak/>
              <w:drawing>
                <wp:inline distT="0" distB="0" distL="0" distR="0" wp14:anchorId="258AC86B" wp14:editId="58376877">
                  <wp:extent cx="713740" cy="85661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13740" cy="856615"/>
                          </a:xfrm>
                          <a:prstGeom prst="rect">
                            <a:avLst/>
                          </a:prstGeom>
                          <a:noFill/>
                          <a:ln>
                            <a:noFill/>
                          </a:ln>
                        </pic:spPr>
                      </pic:pic>
                    </a:graphicData>
                  </a:graphic>
                </wp:inline>
              </w:drawing>
            </w:r>
          </w:p>
          <w:p w14:paraId="5F4CE39D" w14:textId="026F209B" w:rsidR="00051B42" w:rsidRDefault="00051B42" w:rsidP="00051B42">
            <w:pPr>
              <w:spacing w:after="86" w:line="259" w:lineRule="auto"/>
              <w:ind w:left="0" w:right="-124" w:firstLine="0"/>
              <w:jc w:val="center"/>
              <w:rPr>
                <w:noProof/>
              </w:rPr>
            </w:pPr>
            <w:r>
              <w:t>M. COLOMA A.</w:t>
            </w:r>
          </w:p>
        </w:tc>
        <w:tc>
          <w:tcPr>
            <w:tcW w:w="10533" w:type="dxa"/>
            <w:vAlign w:val="center"/>
          </w:tcPr>
          <w:p w14:paraId="3434C592" w14:textId="08EF2EF4" w:rsidR="00051B42" w:rsidRPr="007D09FE" w:rsidRDefault="00051B42" w:rsidP="00051B42">
            <w:pPr>
              <w:ind w:left="0" w:firstLine="0"/>
              <w:rPr>
                <w:b/>
                <w:caps/>
                <w:sz w:val="18"/>
              </w:rPr>
            </w:pPr>
            <w:r>
              <w:rPr>
                <w:b/>
                <w:caps/>
                <w:sz w:val="18"/>
              </w:rPr>
              <w:t>OK</w:t>
            </w:r>
          </w:p>
          <w:p w14:paraId="19BEEE5F" w14:textId="7C91D36F" w:rsidR="00051B42" w:rsidRDefault="00051B42" w:rsidP="00051B42">
            <w:pPr>
              <w:ind w:left="0" w:firstLine="0"/>
              <w:rPr>
                <w:caps/>
                <w:sz w:val="18"/>
              </w:rPr>
            </w:pPr>
            <w:r>
              <w:rPr>
                <w:caps/>
                <w:sz w:val="18"/>
              </w:rPr>
              <w:t>profesor DE excelente DESEMPEÑO. SUS ALUMNOS RECONOCEN EN ÉL UNA SINCERA PREOCUPACIÓN TANTO POR EL APRENDIZAJE ÍTEGRO COMO POR EL COMPROMISO HACIA ELLOS. DESTACA POR SU SOBRESALIENTE DISPOSICIÓN A APOYAR A LOS CADETES MÁS ALLÁ DE LO ESTIPULADO CONTRACTUALMENTE, ASEGURÁNDOSE DE QUE SUS ALUMNOS PUEDAN HACER PROPIOS LOS CONCEPTOS RELACIONADOS A LA NAVEGACIÓN. ASÍ TAMBIÉN, DESTACA POR SU PERMANENTE PARTICIPACIÓN EN LAS ACTIVIDADES DE LA ESCUELA NAVAL.</w:t>
            </w:r>
          </w:p>
          <w:p w14:paraId="23C4D840" w14:textId="77777777" w:rsidR="00051B42" w:rsidRPr="00054FD1" w:rsidRDefault="00051B42" w:rsidP="00051B42">
            <w:pPr>
              <w:ind w:left="0" w:firstLine="0"/>
              <w:rPr>
                <w:caps/>
                <w:sz w:val="18"/>
              </w:rPr>
            </w:pPr>
          </w:p>
        </w:tc>
      </w:tr>
      <w:tr w:rsidR="00051B42" w14:paraId="2839DDE5" w14:textId="77777777" w:rsidTr="002631B7">
        <w:tc>
          <w:tcPr>
            <w:tcW w:w="1818" w:type="dxa"/>
            <w:vAlign w:val="center"/>
          </w:tcPr>
          <w:p w14:paraId="3F8D8EC9" w14:textId="77777777" w:rsidR="00051B42" w:rsidRDefault="00051B42" w:rsidP="00051B42">
            <w:pPr>
              <w:spacing w:after="86" w:line="259" w:lineRule="auto"/>
              <w:ind w:left="0" w:right="-124" w:firstLine="0"/>
              <w:jc w:val="center"/>
              <w:rPr>
                <w:noProof/>
              </w:rPr>
            </w:pPr>
            <w:r>
              <w:rPr>
                <w:noProof/>
              </w:rPr>
              <w:drawing>
                <wp:inline distT="0" distB="0" distL="0" distR="0" wp14:anchorId="64438AE2" wp14:editId="0E33DAD8">
                  <wp:extent cx="714375" cy="856615"/>
                  <wp:effectExtent l="0" t="0" r="0" b="0"/>
                  <wp:docPr id="36"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14375" cy="856615"/>
                          </a:xfrm>
                          <a:prstGeom prst="rect">
                            <a:avLst/>
                          </a:prstGeom>
                          <a:noFill/>
                          <a:ln>
                            <a:noFill/>
                          </a:ln>
                        </pic:spPr>
                      </pic:pic>
                    </a:graphicData>
                  </a:graphic>
                </wp:inline>
              </w:drawing>
            </w:r>
          </w:p>
          <w:p w14:paraId="1407E16C" w14:textId="093088B2" w:rsidR="00051B42" w:rsidRDefault="00051B42" w:rsidP="00051B42">
            <w:pPr>
              <w:spacing w:after="86" w:line="259" w:lineRule="auto"/>
              <w:ind w:left="0" w:right="-124" w:firstLine="0"/>
              <w:jc w:val="center"/>
              <w:rPr>
                <w:noProof/>
              </w:rPr>
            </w:pPr>
            <w:r>
              <w:rPr>
                <w:sz w:val="14"/>
              </w:rPr>
              <w:t>F. DE LA BARRERA Z.</w:t>
            </w:r>
          </w:p>
        </w:tc>
        <w:tc>
          <w:tcPr>
            <w:tcW w:w="10533" w:type="dxa"/>
            <w:vAlign w:val="center"/>
          </w:tcPr>
          <w:p w14:paraId="4075A383" w14:textId="5795C8FD" w:rsidR="00051B42" w:rsidRPr="00CA2EDB" w:rsidRDefault="00051B42" w:rsidP="00051B42">
            <w:pPr>
              <w:ind w:left="0" w:firstLine="0"/>
              <w:rPr>
                <w:b/>
                <w:caps/>
                <w:sz w:val="18"/>
              </w:rPr>
            </w:pPr>
            <w:r w:rsidRPr="00CA2EDB">
              <w:rPr>
                <w:b/>
                <w:caps/>
                <w:sz w:val="18"/>
              </w:rPr>
              <w:t>OK</w:t>
            </w:r>
          </w:p>
          <w:p w14:paraId="401D541D" w14:textId="425904B0" w:rsidR="00051B42" w:rsidRPr="00054FD1" w:rsidRDefault="00051B42" w:rsidP="00051B42">
            <w:pPr>
              <w:ind w:left="0" w:firstLine="0"/>
              <w:rPr>
                <w:caps/>
                <w:sz w:val="18"/>
              </w:rPr>
            </w:pPr>
            <w:r>
              <w:rPr>
                <w:caps/>
                <w:sz w:val="18"/>
              </w:rPr>
              <w:t xml:space="preserve">profesor DE BUEN DESEMPEÑO. DESTACA POR SU RESPONSABILIDAD EN LAS TAREAS ASIGNADAS COMO JEFE DE CÁTEDRA. LOS ALUMNOS HAN SEÑALADO QUE EN ALGUNAS OCASIONES LES ES DIFICL SEGUIR SU METODOLOGÍA DE ENSEÑANZA; SIN EMBARGO, DEMUESTRA </w:t>
            </w:r>
            <w:r w:rsidRPr="00054FD1">
              <w:rPr>
                <w:caps/>
                <w:sz w:val="18"/>
              </w:rPr>
              <w:t>preocupa</w:t>
            </w:r>
            <w:r>
              <w:rPr>
                <w:caps/>
                <w:sz w:val="18"/>
              </w:rPr>
              <w:t>CIÓN</w:t>
            </w:r>
            <w:r w:rsidRPr="00054FD1">
              <w:rPr>
                <w:caps/>
                <w:sz w:val="18"/>
              </w:rPr>
              <w:t xml:space="preserve"> por el aprendizaje de</w:t>
            </w:r>
            <w:r>
              <w:rPr>
                <w:caps/>
                <w:sz w:val="18"/>
              </w:rPr>
              <w:t xml:space="preserve"> ELLOS</w:t>
            </w:r>
            <w:r w:rsidRPr="00054FD1">
              <w:rPr>
                <w:caps/>
                <w:sz w:val="18"/>
              </w:rPr>
              <w:t>.</w:t>
            </w:r>
          </w:p>
          <w:p w14:paraId="0D5F9DEA" w14:textId="77777777" w:rsidR="00051B42" w:rsidRPr="00054FD1" w:rsidRDefault="00051B42" w:rsidP="00051B42">
            <w:pPr>
              <w:ind w:left="0" w:firstLine="0"/>
              <w:rPr>
                <w:caps/>
                <w:sz w:val="18"/>
              </w:rPr>
            </w:pPr>
          </w:p>
        </w:tc>
      </w:tr>
      <w:tr w:rsidR="00051B42" w14:paraId="23897D50" w14:textId="77777777" w:rsidTr="002631B7">
        <w:tc>
          <w:tcPr>
            <w:tcW w:w="1818" w:type="dxa"/>
            <w:vAlign w:val="center"/>
          </w:tcPr>
          <w:p w14:paraId="6011AE3A" w14:textId="52D31C2F" w:rsidR="00051B42" w:rsidRDefault="00051B42" w:rsidP="00051B42">
            <w:pPr>
              <w:spacing w:after="86" w:line="259" w:lineRule="auto"/>
              <w:ind w:left="0" w:right="-124" w:firstLine="0"/>
              <w:jc w:val="center"/>
              <w:rPr>
                <w:sz w:val="14"/>
              </w:rPr>
            </w:pPr>
            <w:r>
              <w:rPr>
                <w:noProof/>
              </w:rPr>
              <w:drawing>
                <wp:inline distT="0" distB="0" distL="0" distR="0" wp14:anchorId="5D0275DE" wp14:editId="4270A662">
                  <wp:extent cx="714375" cy="856615"/>
                  <wp:effectExtent l="0" t="0" r="0" b="0"/>
                  <wp:docPr id="35"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14375" cy="856615"/>
                          </a:xfrm>
                          <a:prstGeom prst="rect">
                            <a:avLst/>
                          </a:prstGeom>
                          <a:noFill/>
                          <a:ln>
                            <a:noFill/>
                          </a:ln>
                        </pic:spPr>
                      </pic:pic>
                    </a:graphicData>
                  </a:graphic>
                </wp:inline>
              </w:drawing>
            </w:r>
          </w:p>
          <w:p w14:paraId="4753BB6E" w14:textId="027F133D" w:rsidR="00051B42" w:rsidRDefault="00051B42" w:rsidP="00051B42">
            <w:pPr>
              <w:spacing w:after="86" w:line="259" w:lineRule="auto"/>
              <w:ind w:left="0" w:right="-124" w:firstLine="0"/>
              <w:jc w:val="center"/>
              <w:rPr>
                <w:noProof/>
              </w:rPr>
            </w:pPr>
            <w:r>
              <w:rPr>
                <w:sz w:val="14"/>
              </w:rPr>
              <w:t>V. DE LA FUENTE C.</w:t>
            </w:r>
          </w:p>
        </w:tc>
        <w:tc>
          <w:tcPr>
            <w:tcW w:w="10533" w:type="dxa"/>
            <w:vAlign w:val="center"/>
          </w:tcPr>
          <w:p w14:paraId="16A45DDF" w14:textId="5A4EC6F0" w:rsidR="00051B42" w:rsidRPr="00C06AA4" w:rsidRDefault="00051B42" w:rsidP="00051B42">
            <w:pPr>
              <w:ind w:left="0" w:firstLine="0"/>
              <w:rPr>
                <w:b/>
                <w:caps/>
                <w:sz w:val="18"/>
              </w:rPr>
            </w:pPr>
            <w:r w:rsidRPr="00C06AA4">
              <w:rPr>
                <w:b/>
                <w:caps/>
                <w:sz w:val="18"/>
              </w:rPr>
              <w:t>OK</w:t>
            </w:r>
          </w:p>
          <w:p w14:paraId="4031520E" w14:textId="29F9FCF4" w:rsidR="00051B42" w:rsidRPr="00054FD1" w:rsidRDefault="00051B42" w:rsidP="00051B42">
            <w:pPr>
              <w:ind w:left="0" w:firstLine="0"/>
              <w:rPr>
                <w:caps/>
                <w:sz w:val="18"/>
              </w:rPr>
            </w:pPr>
            <w:r>
              <w:rPr>
                <w:caps/>
                <w:sz w:val="18"/>
              </w:rPr>
              <w:t xml:space="preserve">profesor de muy buen desempeño. </w:t>
            </w:r>
            <w:r w:rsidRPr="00054FD1">
              <w:rPr>
                <w:caps/>
                <w:sz w:val="18"/>
              </w:rPr>
              <w:t>presenta un gran dominio de los contenidos y</w:t>
            </w:r>
            <w:r>
              <w:rPr>
                <w:caps/>
                <w:sz w:val="18"/>
              </w:rPr>
              <w:t xml:space="preserve"> SU PUESTA EN PRÁCTICA A TRAVÉS DE</w:t>
            </w:r>
            <w:r w:rsidRPr="00054FD1">
              <w:rPr>
                <w:caps/>
                <w:sz w:val="18"/>
              </w:rPr>
              <w:t xml:space="preserve"> laboratorios, despert</w:t>
            </w:r>
            <w:r>
              <w:rPr>
                <w:caps/>
                <w:sz w:val="18"/>
              </w:rPr>
              <w:t>ANDO</w:t>
            </w:r>
            <w:r w:rsidRPr="00054FD1">
              <w:rPr>
                <w:caps/>
                <w:sz w:val="18"/>
              </w:rPr>
              <w:t xml:space="preserve"> el interés de sus alumnos por el conocimiento teórico y su aplicación. Destaca por su buena disposición</w:t>
            </w:r>
            <w:r>
              <w:rPr>
                <w:caps/>
                <w:sz w:val="18"/>
              </w:rPr>
              <w:t xml:space="preserve"> y cordialidad</w:t>
            </w:r>
            <w:r w:rsidRPr="00054FD1">
              <w:rPr>
                <w:caps/>
                <w:sz w:val="18"/>
              </w:rPr>
              <w:t xml:space="preserve">.  </w:t>
            </w:r>
          </w:p>
          <w:p w14:paraId="724A32BD" w14:textId="77777777" w:rsidR="00051B42" w:rsidRPr="00054FD1" w:rsidRDefault="00051B42" w:rsidP="00051B42">
            <w:pPr>
              <w:ind w:left="0" w:firstLine="0"/>
              <w:rPr>
                <w:caps/>
                <w:sz w:val="18"/>
              </w:rPr>
            </w:pPr>
          </w:p>
        </w:tc>
      </w:tr>
      <w:tr w:rsidR="00051B42" w14:paraId="1A04F140" w14:textId="77777777" w:rsidTr="002631B7">
        <w:tc>
          <w:tcPr>
            <w:tcW w:w="1818" w:type="dxa"/>
            <w:vAlign w:val="center"/>
          </w:tcPr>
          <w:p w14:paraId="0FCD4C85" w14:textId="77777777" w:rsidR="00051B42" w:rsidRDefault="00051B42" w:rsidP="00051B42">
            <w:pPr>
              <w:spacing w:after="86" w:line="259" w:lineRule="auto"/>
              <w:ind w:left="0" w:right="-124" w:firstLine="0"/>
              <w:jc w:val="center"/>
              <w:rPr>
                <w:noProof/>
              </w:rPr>
            </w:pPr>
            <w:r w:rsidRPr="00532A36">
              <w:rPr>
                <w:noProof/>
              </w:rPr>
              <w:drawing>
                <wp:inline distT="0" distB="0" distL="0" distR="0" wp14:anchorId="17DCC541" wp14:editId="69B4F925">
                  <wp:extent cx="713435" cy="97200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713435" cy="972000"/>
                          </a:xfrm>
                          <a:prstGeom prst="rect">
                            <a:avLst/>
                          </a:prstGeom>
                        </pic:spPr>
                      </pic:pic>
                    </a:graphicData>
                  </a:graphic>
                </wp:inline>
              </w:drawing>
            </w:r>
          </w:p>
          <w:p w14:paraId="267E4631" w14:textId="14D91401" w:rsidR="00051B42" w:rsidRDefault="00051B42" w:rsidP="00051B42">
            <w:pPr>
              <w:spacing w:after="86" w:line="259" w:lineRule="auto"/>
              <w:ind w:left="0" w:right="-124" w:firstLine="0"/>
              <w:jc w:val="center"/>
              <w:rPr>
                <w:noProof/>
              </w:rPr>
            </w:pPr>
            <w:r>
              <w:rPr>
                <w:noProof/>
              </w:rPr>
              <w:t>R. ENCINAS C.</w:t>
            </w:r>
          </w:p>
        </w:tc>
        <w:tc>
          <w:tcPr>
            <w:tcW w:w="10533" w:type="dxa"/>
            <w:vAlign w:val="center"/>
          </w:tcPr>
          <w:p w14:paraId="43716D37" w14:textId="77777777" w:rsidR="00051B42" w:rsidRPr="006863E0" w:rsidRDefault="00051B42" w:rsidP="00051B42">
            <w:pPr>
              <w:ind w:left="0" w:firstLine="0"/>
              <w:rPr>
                <w:b/>
                <w:caps/>
                <w:sz w:val="18"/>
              </w:rPr>
            </w:pPr>
            <w:r w:rsidRPr="006863E0">
              <w:rPr>
                <w:b/>
                <w:caps/>
                <w:sz w:val="18"/>
              </w:rPr>
              <w:t>OK</w:t>
            </w:r>
          </w:p>
          <w:p w14:paraId="555787E3" w14:textId="5DF08D3F" w:rsidR="00051B42" w:rsidRPr="00532A36" w:rsidRDefault="00051B42" w:rsidP="00051B42">
            <w:pPr>
              <w:ind w:left="0" w:firstLine="0"/>
              <w:rPr>
                <w:caps/>
                <w:sz w:val="18"/>
              </w:rPr>
            </w:pPr>
            <w:r>
              <w:rPr>
                <w:caps/>
                <w:sz w:val="18"/>
              </w:rPr>
              <w:t>PROFESOR DE MUY BUEN DESEMPEÑO. DESTACA POR SU DISPOSICIÓN A CONTRIBUIR A LA ESCUELA NAVAL Y LOS CADETES, INDIFERENTE DE LOS CAMBIOS Y VARIACIONES QUE SE SUSCITARON RESPECTO DE LA ASIGNATURA EN LA QUE REALIZA DOCENCIA. DEMOSTRANDO INTEGRAR EN FORMA RÁPIDA Y EFICIENTE NUEVOS CONTENIDOS PARA CUMPLIR CON LA EXIGENCIA DEL PROGRAMA DE ASIGNATURA.</w:t>
            </w:r>
          </w:p>
        </w:tc>
      </w:tr>
      <w:tr w:rsidR="00051B42" w14:paraId="6F934268" w14:textId="77777777" w:rsidTr="002631B7">
        <w:tc>
          <w:tcPr>
            <w:tcW w:w="1818" w:type="dxa"/>
            <w:vAlign w:val="center"/>
          </w:tcPr>
          <w:p w14:paraId="0913FEA0" w14:textId="07ED2AB1" w:rsidR="00051B42" w:rsidRDefault="00051B42" w:rsidP="00051B42">
            <w:pPr>
              <w:spacing w:after="86" w:line="259" w:lineRule="auto"/>
              <w:ind w:left="0" w:right="-124" w:firstLine="0"/>
              <w:jc w:val="center"/>
              <w:rPr>
                <w:noProof/>
              </w:rPr>
            </w:pPr>
            <w:r>
              <w:rPr>
                <w:noProof/>
              </w:rPr>
              <w:drawing>
                <wp:inline distT="0" distB="0" distL="0" distR="0" wp14:anchorId="15A8FB01" wp14:editId="0EB2143B">
                  <wp:extent cx="714375" cy="856615"/>
                  <wp:effectExtent l="0" t="0" r="0" b="0"/>
                  <wp:docPr id="3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14375" cy="856615"/>
                          </a:xfrm>
                          <a:prstGeom prst="rect">
                            <a:avLst/>
                          </a:prstGeom>
                          <a:noFill/>
                          <a:ln>
                            <a:noFill/>
                          </a:ln>
                        </pic:spPr>
                      </pic:pic>
                    </a:graphicData>
                  </a:graphic>
                </wp:inline>
              </w:drawing>
            </w:r>
          </w:p>
          <w:p w14:paraId="39A09F06" w14:textId="14FDCD1B" w:rsidR="00051B42" w:rsidRDefault="00051B42" w:rsidP="00051B42">
            <w:pPr>
              <w:spacing w:after="86" w:line="259" w:lineRule="auto"/>
              <w:ind w:left="0" w:right="-124" w:firstLine="0"/>
              <w:jc w:val="center"/>
              <w:rPr>
                <w:noProof/>
              </w:rPr>
            </w:pPr>
            <w:r>
              <w:t>F. GALLARDO V.</w:t>
            </w:r>
          </w:p>
        </w:tc>
        <w:tc>
          <w:tcPr>
            <w:tcW w:w="10533" w:type="dxa"/>
            <w:vAlign w:val="center"/>
          </w:tcPr>
          <w:p w14:paraId="5827B51E" w14:textId="15BEC00F" w:rsidR="00051B42" w:rsidRPr="00532A36" w:rsidRDefault="00051B42" w:rsidP="00051B42">
            <w:pPr>
              <w:ind w:left="0" w:firstLine="0"/>
              <w:rPr>
                <w:b/>
                <w:caps/>
                <w:sz w:val="18"/>
              </w:rPr>
            </w:pPr>
            <w:r w:rsidRPr="00532A36">
              <w:rPr>
                <w:b/>
                <w:caps/>
                <w:sz w:val="18"/>
              </w:rPr>
              <w:t>OK</w:t>
            </w:r>
          </w:p>
          <w:p w14:paraId="75E12824" w14:textId="6B8A9822" w:rsidR="00051B42" w:rsidRPr="00054FD1" w:rsidRDefault="00051B42" w:rsidP="00051B42">
            <w:pPr>
              <w:ind w:left="0" w:firstLine="0"/>
              <w:rPr>
                <w:caps/>
                <w:sz w:val="18"/>
              </w:rPr>
            </w:pPr>
            <w:r w:rsidRPr="00054FD1">
              <w:rPr>
                <w:caps/>
                <w:sz w:val="18"/>
              </w:rPr>
              <w:t>profesor de muy buen desempeño</w:t>
            </w:r>
            <w:r>
              <w:rPr>
                <w:caps/>
                <w:sz w:val="18"/>
              </w:rPr>
              <w:t>. DESTACA POR SU MOTIVACIÓN PARA ASUMIR LOS DESAFÍOS QUE SE LE IMPONEN DESDE LA JEFATURA.</w:t>
            </w:r>
            <w:r w:rsidRPr="00054FD1">
              <w:rPr>
                <w:caps/>
                <w:sz w:val="18"/>
              </w:rPr>
              <w:t xml:space="preserve"> buen manejo de los contenidos y metodologías de enseñanza, tanto en las clases como en las actividades de laboratorio. Destaca por su excelente disposición y preocupación po</w:t>
            </w:r>
            <w:r>
              <w:rPr>
                <w:caps/>
                <w:sz w:val="18"/>
              </w:rPr>
              <w:t>r el aprendizaje de sus alumnos; NO OBSTANTE, DEBE MEJORAR LA RECEPCIÓN DE CRÍTICAS DESDE SUS ALUMNOS, APROVECHANDO ESA INSTANCIA COMO UNA OPORTUNIDAD DE MEJORA.</w:t>
            </w:r>
          </w:p>
          <w:p w14:paraId="6201868A" w14:textId="77777777" w:rsidR="00051B42" w:rsidRPr="00054FD1" w:rsidRDefault="00051B42" w:rsidP="00051B42">
            <w:pPr>
              <w:ind w:left="0" w:firstLine="0"/>
              <w:rPr>
                <w:caps/>
                <w:sz w:val="18"/>
              </w:rPr>
            </w:pPr>
          </w:p>
        </w:tc>
      </w:tr>
      <w:tr w:rsidR="00051B42" w14:paraId="0D1B94E3" w14:textId="77777777" w:rsidTr="002631B7">
        <w:tc>
          <w:tcPr>
            <w:tcW w:w="1818" w:type="dxa"/>
            <w:vMerge w:val="restart"/>
            <w:vAlign w:val="center"/>
          </w:tcPr>
          <w:p w14:paraId="4CC3137F" w14:textId="77777777" w:rsidR="00051B42" w:rsidRDefault="00051B42" w:rsidP="00051B42">
            <w:pPr>
              <w:spacing w:after="86" w:line="259" w:lineRule="auto"/>
              <w:ind w:left="0" w:right="-124" w:firstLine="0"/>
              <w:jc w:val="center"/>
              <w:rPr>
                <w:noProof/>
              </w:rPr>
            </w:pPr>
            <w:r>
              <w:rPr>
                <w:noProof/>
              </w:rPr>
              <w:drawing>
                <wp:inline distT="0" distB="0" distL="0" distR="0" wp14:anchorId="083A1BAC" wp14:editId="38443781">
                  <wp:extent cx="714375" cy="857528"/>
                  <wp:effectExtent l="0" t="0" r="0" b="0"/>
                  <wp:docPr id="73" name="Picture 73"/>
                  <wp:cNvGraphicFramePr/>
                  <a:graphic xmlns:a="http://schemas.openxmlformats.org/drawingml/2006/main">
                    <a:graphicData uri="http://schemas.openxmlformats.org/drawingml/2006/picture">
                      <pic:pic xmlns:pic="http://schemas.openxmlformats.org/drawingml/2006/picture">
                        <pic:nvPicPr>
                          <pic:cNvPr id="73" name="Picture 73"/>
                          <pic:cNvPicPr/>
                        </pic:nvPicPr>
                        <pic:blipFill>
                          <a:blip r:embed="rId20">
                            <a:extLst>
                              <a:ext uri="{28A0092B-C50C-407E-A947-70E740481C1C}">
                                <a14:useLocalDpi xmlns:a14="http://schemas.microsoft.com/office/drawing/2010/main" val="0"/>
                              </a:ext>
                            </a:extLst>
                          </a:blip>
                          <a:stretch>
                            <a:fillRect/>
                          </a:stretch>
                        </pic:blipFill>
                        <pic:spPr>
                          <a:xfrm>
                            <a:off x="0" y="0"/>
                            <a:ext cx="714375" cy="857528"/>
                          </a:xfrm>
                          <a:prstGeom prst="rect">
                            <a:avLst/>
                          </a:prstGeom>
                        </pic:spPr>
                      </pic:pic>
                    </a:graphicData>
                  </a:graphic>
                </wp:inline>
              </w:drawing>
            </w:r>
          </w:p>
          <w:p w14:paraId="51EED332" w14:textId="5B71F7E3" w:rsidR="00051B42" w:rsidRDefault="00051B42" w:rsidP="00051B42">
            <w:pPr>
              <w:tabs>
                <w:tab w:val="center" w:pos="1031"/>
                <w:tab w:val="center" w:pos="2172"/>
                <w:tab w:val="center" w:pos="3440"/>
                <w:tab w:val="center" w:pos="4668"/>
                <w:tab w:val="center" w:pos="5937"/>
                <w:tab w:val="center" w:pos="7192"/>
                <w:tab w:val="center" w:pos="8414"/>
                <w:tab w:val="center" w:pos="9653"/>
                <w:tab w:val="center" w:pos="10900"/>
                <w:tab w:val="right" w:pos="12556"/>
              </w:tabs>
              <w:ind w:left="0" w:firstLine="6"/>
              <w:jc w:val="center"/>
              <w:rPr>
                <w:noProof/>
              </w:rPr>
            </w:pPr>
            <w:r>
              <w:lastRenderedPageBreak/>
              <w:t>A. GARCÍA C.</w:t>
            </w:r>
          </w:p>
        </w:tc>
        <w:tc>
          <w:tcPr>
            <w:tcW w:w="10533" w:type="dxa"/>
            <w:vAlign w:val="center"/>
          </w:tcPr>
          <w:p w14:paraId="45210507" w14:textId="689EFFED" w:rsidR="00051B42" w:rsidRPr="00532A36" w:rsidRDefault="00051B42" w:rsidP="00051B42">
            <w:pPr>
              <w:ind w:left="0" w:firstLine="0"/>
              <w:rPr>
                <w:b/>
                <w:caps/>
                <w:color w:val="auto"/>
                <w:sz w:val="18"/>
              </w:rPr>
            </w:pPr>
            <w:r w:rsidRPr="00532A36">
              <w:rPr>
                <w:b/>
                <w:caps/>
                <w:color w:val="auto"/>
                <w:sz w:val="18"/>
              </w:rPr>
              <w:lastRenderedPageBreak/>
              <w:t>OK</w:t>
            </w:r>
          </w:p>
          <w:p w14:paraId="5229151B" w14:textId="5C5984D5" w:rsidR="00051B42" w:rsidRPr="00532A36" w:rsidRDefault="00051B42" w:rsidP="00051B42">
            <w:pPr>
              <w:ind w:left="0" w:firstLine="0"/>
              <w:rPr>
                <w:caps/>
                <w:color w:val="auto"/>
                <w:sz w:val="18"/>
              </w:rPr>
            </w:pPr>
            <w:r>
              <w:rPr>
                <w:caps/>
                <w:color w:val="auto"/>
                <w:sz w:val="18"/>
              </w:rPr>
              <w:t>PROFESOR DE BUEN DESEMPEÑO. DESTACA por su cordialidad,</w:t>
            </w:r>
            <w:r w:rsidRPr="00532A36">
              <w:rPr>
                <w:caps/>
                <w:color w:val="auto"/>
                <w:sz w:val="18"/>
              </w:rPr>
              <w:t xml:space="preserve"> buen trato,</w:t>
            </w:r>
            <w:r>
              <w:rPr>
                <w:caps/>
                <w:color w:val="auto"/>
                <w:sz w:val="18"/>
              </w:rPr>
              <w:t xml:space="preserve"> DISPOSICIÓN A APOYAR A SUS ALUMNOS Y A LOS CAMBIOS QUE MUCHAS VECES EMANAN DESDE LA JEFATURA.</w:t>
            </w:r>
            <w:r w:rsidRPr="00532A36">
              <w:rPr>
                <w:caps/>
                <w:color w:val="auto"/>
                <w:sz w:val="18"/>
              </w:rPr>
              <w:t xml:space="preserve"> </w:t>
            </w:r>
            <w:r>
              <w:rPr>
                <w:caps/>
                <w:color w:val="auto"/>
                <w:sz w:val="18"/>
              </w:rPr>
              <w:t>CONTRIBUYE CON</w:t>
            </w:r>
            <w:r w:rsidRPr="00532A36">
              <w:rPr>
                <w:caps/>
                <w:color w:val="auto"/>
                <w:sz w:val="18"/>
              </w:rPr>
              <w:t xml:space="preserve"> su experiencia como oficial en retiro a los </w:t>
            </w:r>
            <w:r w:rsidRPr="00532A36">
              <w:rPr>
                <w:caps/>
                <w:color w:val="auto"/>
                <w:sz w:val="18"/>
              </w:rPr>
              <w:lastRenderedPageBreak/>
              <w:t>cadetes.</w:t>
            </w:r>
            <w:r>
              <w:rPr>
                <w:caps/>
                <w:color w:val="auto"/>
                <w:sz w:val="18"/>
              </w:rPr>
              <w:t xml:space="preserve"> DEBE CONTINUAR TRABAJANDO ASPECTOS METODOLÓGICOS EN LA ENTREGA DE CONOCIMIENTOS EN POS DE REDUCIR LAS CONFUSIONES QUE EN OCASIONES SE GENERAN EN SUS ALUMNOS.</w:t>
            </w:r>
          </w:p>
        </w:tc>
      </w:tr>
      <w:tr w:rsidR="00051B42" w14:paraId="637E0E93" w14:textId="77777777" w:rsidTr="002631B7">
        <w:tc>
          <w:tcPr>
            <w:tcW w:w="1818" w:type="dxa"/>
            <w:vMerge/>
            <w:vAlign w:val="center"/>
          </w:tcPr>
          <w:p w14:paraId="3ECD8801" w14:textId="77777777" w:rsidR="00051B42" w:rsidRDefault="00051B42" w:rsidP="00051B42">
            <w:pPr>
              <w:spacing w:after="86" w:line="259" w:lineRule="auto"/>
              <w:ind w:left="0" w:right="-124" w:firstLine="0"/>
              <w:jc w:val="center"/>
              <w:rPr>
                <w:noProof/>
              </w:rPr>
            </w:pPr>
          </w:p>
        </w:tc>
        <w:tc>
          <w:tcPr>
            <w:tcW w:w="10533" w:type="dxa"/>
            <w:vAlign w:val="center"/>
          </w:tcPr>
          <w:p w14:paraId="1567DF58" w14:textId="77777777" w:rsidR="00051B42" w:rsidRPr="00532A36" w:rsidRDefault="00051B42" w:rsidP="00051B42">
            <w:pPr>
              <w:ind w:left="0" w:firstLine="0"/>
              <w:rPr>
                <w:color w:val="auto"/>
                <w:sz w:val="18"/>
              </w:rPr>
            </w:pPr>
            <w:r w:rsidRPr="00532A36">
              <w:rPr>
                <w:caps/>
                <w:color w:val="auto"/>
                <w:sz w:val="18"/>
              </w:rPr>
              <w:t xml:space="preserve">1. A </w:t>
            </w:r>
            <w:r w:rsidRPr="00532A36">
              <w:rPr>
                <w:color w:val="auto"/>
                <w:sz w:val="18"/>
              </w:rPr>
              <w:t>fines de agosto presentó problemas en evaluación de cadetes. Se evidenció que faltó pasar materia, así como también problemas en la transmisión de ideas hacia los cadetes (correo no claro en 2 ocasiones).</w:t>
            </w:r>
          </w:p>
          <w:p w14:paraId="6DE774F0" w14:textId="1628D9E1" w:rsidR="00051B42" w:rsidRPr="00532A36" w:rsidRDefault="00051B42" w:rsidP="00051B42">
            <w:pPr>
              <w:ind w:left="0" w:firstLine="0"/>
              <w:rPr>
                <w:caps/>
                <w:color w:val="auto"/>
                <w:sz w:val="18"/>
              </w:rPr>
            </w:pPr>
            <w:r w:rsidRPr="00532A36">
              <w:rPr>
                <w:color w:val="auto"/>
                <w:sz w:val="18"/>
              </w:rPr>
              <w:t xml:space="preserve">2. Encuesta docente muy baja. Alumnos hablan de confusiones, </w:t>
            </w:r>
            <w:proofErr w:type="spellStart"/>
            <w:r w:rsidRPr="00532A36">
              <w:rPr>
                <w:color w:val="auto"/>
                <w:sz w:val="18"/>
              </w:rPr>
              <w:t>inconcordancias</w:t>
            </w:r>
            <w:proofErr w:type="spellEnd"/>
            <w:r w:rsidRPr="00532A36">
              <w:rPr>
                <w:color w:val="auto"/>
                <w:sz w:val="18"/>
              </w:rPr>
              <w:t xml:space="preserve"> y otros temas relacionados a la metodología.</w:t>
            </w:r>
          </w:p>
        </w:tc>
      </w:tr>
      <w:tr w:rsidR="00051B42" w14:paraId="7F24EF60" w14:textId="77777777" w:rsidTr="002631B7">
        <w:tc>
          <w:tcPr>
            <w:tcW w:w="1818" w:type="dxa"/>
            <w:vAlign w:val="center"/>
          </w:tcPr>
          <w:p w14:paraId="64B8A7F5" w14:textId="77777777" w:rsidR="00051B42" w:rsidRDefault="00051B42" w:rsidP="00051B42">
            <w:pPr>
              <w:spacing w:after="86" w:line="259" w:lineRule="auto"/>
              <w:ind w:left="0" w:right="-124" w:firstLine="0"/>
              <w:jc w:val="center"/>
              <w:rPr>
                <w:noProof/>
              </w:rPr>
            </w:pPr>
            <w:r w:rsidRPr="006863E0">
              <w:rPr>
                <w:noProof/>
              </w:rPr>
              <w:drawing>
                <wp:inline distT="0" distB="0" distL="0" distR="0" wp14:anchorId="7932DEA4" wp14:editId="553EE325">
                  <wp:extent cx="707347" cy="972000"/>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707347" cy="972000"/>
                          </a:xfrm>
                          <a:prstGeom prst="rect">
                            <a:avLst/>
                          </a:prstGeom>
                        </pic:spPr>
                      </pic:pic>
                    </a:graphicData>
                  </a:graphic>
                </wp:inline>
              </w:drawing>
            </w:r>
          </w:p>
          <w:p w14:paraId="2620A47C" w14:textId="0C1FD245" w:rsidR="00051B42" w:rsidRDefault="00051B42" w:rsidP="00051B42">
            <w:pPr>
              <w:spacing w:after="86" w:line="259" w:lineRule="auto"/>
              <w:ind w:left="0" w:right="-124" w:firstLine="0"/>
              <w:jc w:val="center"/>
              <w:rPr>
                <w:noProof/>
              </w:rPr>
            </w:pPr>
            <w:r>
              <w:rPr>
                <w:noProof/>
              </w:rPr>
              <w:t>C. GARCÍA Q.</w:t>
            </w:r>
          </w:p>
        </w:tc>
        <w:tc>
          <w:tcPr>
            <w:tcW w:w="10533" w:type="dxa"/>
            <w:vAlign w:val="center"/>
          </w:tcPr>
          <w:p w14:paraId="04174C93" w14:textId="77777777" w:rsidR="00051B42" w:rsidRPr="006630CC" w:rsidRDefault="00051B42" w:rsidP="00051B42">
            <w:pPr>
              <w:ind w:left="0" w:firstLine="0"/>
              <w:rPr>
                <w:b/>
                <w:caps/>
                <w:color w:val="auto"/>
                <w:sz w:val="18"/>
              </w:rPr>
            </w:pPr>
            <w:r w:rsidRPr="006630CC">
              <w:rPr>
                <w:b/>
                <w:caps/>
                <w:color w:val="auto"/>
                <w:sz w:val="18"/>
              </w:rPr>
              <w:t>OK</w:t>
            </w:r>
          </w:p>
          <w:p w14:paraId="4D52DE3F" w14:textId="2D6F5D6F" w:rsidR="00051B42" w:rsidRPr="00532A36" w:rsidRDefault="00051B42" w:rsidP="00051B42">
            <w:pPr>
              <w:ind w:left="0" w:firstLine="0"/>
              <w:rPr>
                <w:caps/>
                <w:color w:val="auto"/>
                <w:sz w:val="18"/>
              </w:rPr>
            </w:pPr>
            <w:r>
              <w:rPr>
                <w:caps/>
                <w:color w:val="auto"/>
                <w:sz w:val="18"/>
              </w:rPr>
              <w:t xml:space="preserve">PROFESOR DE MUY BUEN DESEMPEÑO QUE DESTACA POR SER CERCANO, AMABLE Y PREOCUPADO POR LOS CADETES. ES EXIGENTE EN SU METODOLOGÍA DE ENSEÑANZA; NO OSTANTE, LE ENTREGA MUCHA EXPERIENCIA A LOS CADETES, TANTO EN EL ASPECTO PROFESIONAL NAVAL COMO CIVIL, ENTREGÁNDOLES UNA MIRADA COMPARATIVA RESPECTO DE LA ADMINISTRACIÓN LOGÍSTICA DEL MATERIAL. </w:t>
            </w:r>
          </w:p>
        </w:tc>
      </w:tr>
      <w:tr w:rsidR="00051B42" w14:paraId="4113C5B2" w14:textId="77777777" w:rsidTr="002631B7">
        <w:tc>
          <w:tcPr>
            <w:tcW w:w="1818" w:type="dxa"/>
            <w:vAlign w:val="center"/>
          </w:tcPr>
          <w:p w14:paraId="34D5B40B" w14:textId="77777777" w:rsidR="00051B42" w:rsidRDefault="00051B42" w:rsidP="00051B42">
            <w:pPr>
              <w:spacing w:after="86" w:line="259" w:lineRule="auto"/>
              <w:ind w:left="0" w:right="-124" w:firstLine="0"/>
              <w:jc w:val="center"/>
              <w:rPr>
                <w:noProof/>
              </w:rPr>
            </w:pPr>
            <w:r w:rsidRPr="006863E0">
              <w:rPr>
                <w:noProof/>
              </w:rPr>
              <w:drawing>
                <wp:inline distT="0" distB="0" distL="0" distR="0" wp14:anchorId="331C4B64" wp14:editId="09B401FD">
                  <wp:extent cx="694960" cy="972000"/>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94960" cy="972000"/>
                          </a:xfrm>
                          <a:prstGeom prst="rect">
                            <a:avLst/>
                          </a:prstGeom>
                        </pic:spPr>
                      </pic:pic>
                    </a:graphicData>
                  </a:graphic>
                </wp:inline>
              </w:drawing>
            </w:r>
          </w:p>
          <w:p w14:paraId="6DEDEE7F" w14:textId="23F6A6CD" w:rsidR="00051B42" w:rsidRPr="006863E0" w:rsidRDefault="00051B42" w:rsidP="00051B42">
            <w:pPr>
              <w:spacing w:after="86" w:line="259" w:lineRule="auto"/>
              <w:ind w:left="0" w:right="-124" w:firstLine="0"/>
              <w:jc w:val="center"/>
              <w:rPr>
                <w:noProof/>
              </w:rPr>
            </w:pPr>
            <w:r>
              <w:rPr>
                <w:noProof/>
              </w:rPr>
              <w:t>F. GONZÁLEZ A.</w:t>
            </w:r>
          </w:p>
        </w:tc>
        <w:tc>
          <w:tcPr>
            <w:tcW w:w="10533" w:type="dxa"/>
            <w:vAlign w:val="center"/>
          </w:tcPr>
          <w:p w14:paraId="217E1C77" w14:textId="77777777" w:rsidR="00051B42" w:rsidRPr="007F70C8" w:rsidRDefault="00051B42" w:rsidP="00051B42">
            <w:pPr>
              <w:ind w:left="0" w:firstLine="0"/>
              <w:rPr>
                <w:b/>
                <w:caps/>
                <w:color w:val="auto"/>
                <w:sz w:val="18"/>
              </w:rPr>
            </w:pPr>
            <w:r w:rsidRPr="007F70C8">
              <w:rPr>
                <w:b/>
                <w:caps/>
                <w:color w:val="auto"/>
                <w:sz w:val="18"/>
              </w:rPr>
              <w:t>OK</w:t>
            </w:r>
          </w:p>
          <w:p w14:paraId="5BE37BDD" w14:textId="6A24822D" w:rsidR="00051B42" w:rsidRPr="007F70C8" w:rsidRDefault="00051B42" w:rsidP="00051B42">
            <w:pPr>
              <w:ind w:left="0" w:firstLine="0"/>
              <w:rPr>
                <w:caps/>
                <w:color w:val="auto"/>
                <w:sz w:val="18"/>
              </w:rPr>
            </w:pPr>
            <w:r w:rsidRPr="007F70C8">
              <w:rPr>
                <w:caps/>
                <w:color w:val="auto"/>
                <w:sz w:val="18"/>
              </w:rPr>
              <w:t>PROFESOR DE MUY BUEN DESEMPEÑO. DESTACA POR REALIZAR CLASES DIDÁCTICAS QUE PERMITEN INCORPORAR DE FORMA ÍNTEGRA LOS CONOCIMIENTOS RELACIONADOS A METEOROLOGÍA</w:t>
            </w:r>
          </w:p>
        </w:tc>
      </w:tr>
      <w:tr w:rsidR="00051B42" w14:paraId="0BBC76AC" w14:textId="77777777" w:rsidTr="002631B7">
        <w:tc>
          <w:tcPr>
            <w:tcW w:w="1818" w:type="dxa"/>
            <w:vAlign w:val="center"/>
          </w:tcPr>
          <w:p w14:paraId="72408D7F" w14:textId="308B8631" w:rsidR="00051B42" w:rsidRDefault="00051B42" w:rsidP="00051B42">
            <w:pPr>
              <w:spacing w:after="86" w:line="259" w:lineRule="auto"/>
              <w:ind w:left="0" w:right="-124" w:firstLine="0"/>
              <w:jc w:val="center"/>
            </w:pPr>
            <w:r>
              <w:rPr>
                <w:noProof/>
              </w:rPr>
              <w:drawing>
                <wp:inline distT="0" distB="0" distL="0" distR="0" wp14:anchorId="3022066D" wp14:editId="245D56C5">
                  <wp:extent cx="714375" cy="860552"/>
                  <wp:effectExtent l="0" t="0" r="0" b="0"/>
                  <wp:docPr id="77" name="Picture 77"/>
                  <wp:cNvGraphicFramePr/>
                  <a:graphic xmlns:a="http://schemas.openxmlformats.org/drawingml/2006/main">
                    <a:graphicData uri="http://schemas.openxmlformats.org/drawingml/2006/picture">
                      <pic:pic xmlns:pic="http://schemas.openxmlformats.org/drawingml/2006/picture">
                        <pic:nvPicPr>
                          <pic:cNvPr id="77" name="Picture 77"/>
                          <pic:cNvPicPr/>
                        </pic:nvPicPr>
                        <pic:blipFill>
                          <a:blip r:embed="rId23">
                            <a:extLst>
                              <a:ext uri="{28A0092B-C50C-407E-A947-70E740481C1C}">
                                <a14:useLocalDpi xmlns:a14="http://schemas.microsoft.com/office/drawing/2010/main" val="0"/>
                              </a:ext>
                            </a:extLst>
                          </a:blip>
                          <a:stretch>
                            <a:fillRect/>
                          </a:stretch>
                        </pic:blipFill>
                        <pic:spPr>
                          <a:xfrm>
                            <a:off x="0" y="0"/>
                            <a:ext cx="714375" cy="860552"/>
                          </a:xfrm>
                          <a:prstGeom prst="rect">
                            <a:avLst/>
                          </a:prstGeom>
                        </pic:spPr>
                      </pic:pic>
                    </a:graphicData>
                  </a:graphic>
                </wp:inline>
              </w:drawing>
            </w:r>
          </w:p>
          <w:p w14:paraId="4E5E1371" w14:textId="4ABDE680" w:rsidR="00051B42" w:rsidRDefault="00051B42" w:rsidP="00051B42">
            <w:pPr>
              <w:spacing w:after="86" w:line="259" w:lineRule="auto"/>
              <w:ind w:left="0" w:right="-124" w:firstLine="0"/>
              <w:jc w:val="center"/>
              <w:rPr>
                <w:noProof/>
              </w:rPr>
            </w:pPr>
            <w:r>
              <w:t>C. HARDY G.</w:t>
            </w:r>
          </w:p>
        </w:tc>
        <w:tc>
          <w:tcPr>
            <w:tcW w:w="10533" w:type="dxa"/>
            <w:vAlign w:val="center"/>
          </w:tcPr>
          <w:p w14:paraId="1BD40468" w14:textId="0752F3FA" w:rsidR="00051B42" w:rsidRPr="007F70C8" w:rsidRDefault="00051B42" w:rsidP="00051B42">
            <w:pPr>
              <w:ind w:left="0" w:firstLine="0"/>
              <w:rPr>
                <w:b/>
                <w:caps/>
                <w:sz w:val="18"/>
              </w:rPr>
            </w:pPr>
            <w:r w:rsidRPr="007F70C8">
              <w:rPr>
                <w:b/>
                <w:caps/>
                <w:sz w:val="18"/>
              </w:rPr>
              <w:t>OK</w:t>
            </w:r>
          </w:p>
          <w:p w14:paraId="33FF4425" w14:textId="4A5F8B5B" w:rsidR="00051B42" w:rsidRPr="00054FD1" w:rsidRDefault="00051B42" w:rsidP="00051B42">
            <w:pPr>
              <w:ind w:left="0" w:firstLine="0"/>
              <w:rPr>
                <w:caps/>
                <w:sz w:val="18"/>
              </w:rPr>
            </w:pPr>
            <w:r w:rsidRPr="00054FD1">
              <w:rPr>
                <w:caps/>
                <w:sz w:val="18"/>
              </w:rPr>
              <w:t xml:space="preserve">profesora de excelente desempeño general, </w:t>
            </w:r>
            <w:r>
              <w:rPr>
                <w:caps/>
                <w:sz w:val="18"/>
              </w:rPr>
              <w:t>LOS CADETES</w:t>
            </w:r>
            <w:r w:rsidRPr="00054FD1">
              <w:rPr>
                <w:caps/>
                <w:sz w:val="18"/>
              </w:rPr>
              <w:t xml:space="preserve"> RECONOCEN EN ELLA SU CLARIDAD Y DISPOSICIÓN PARA RESOLVER DUDAS</w:t>
            </w:r>
            <w:r>
              <w:rPr>
                <w:caps/>
                <w:sz w:val="18"/>
              </w:rPr>
              <w:t>, PROPICIANDO UN AMBIENTE AGRADABLE QUE PERMITE A LOS CADETES PLANTEAR SUS INQUIETUDES SABIENDO QUE SERÁN ESCUCHADOS Y QUE SU DOCENTE BUSCARÁ LOS MÉTODOS PARA LOGRAR QUE HAYA UN APRENDIZAJE DEL CONTENIDO</w:t>
            </w:r>
            <w:r w:rsidRPr="00054FD1">
              <w:rPr>
                <w:caps/>
                <w:sz w:val="18"/>
              </w:rPr>
              <w:t>. Destaca por su excelente relación con alumnos y profesores.</w:t>
            </w:r>
          </w:p>
          <w:p w14:paraId="0A1CBE48" w14:textId="77777777" w:rsidR="00051B42" w:rsidRPr="00054FD1" w:rsidRDefault="00051B42" w:rsidP="00051B42">
            <w:pPr>
              <w:ind w:left="0" w:firstLine="0"/>
              <w:rPr>
                <w:caps/>
                <w:sz w:val="18"/>
              </w:rPr>
            </w:pPr>
          </w:p>
        </w:tc>
      </w:tr>
      <w:tr w:rsidR="00051B42" w14:paraId="47E703CE" w14:textId="77777777" w:rsidTr="002631B7">
        <w:tc>
          <w:tcPr>
            <w:tcW w:w="1818" w:type="dxa"/>
            <w:vAlign w:val="center"/>
          </w:tcPr>
          <w:p w14:paraId="338F42BB" w14:textId="77777777" w:rsidR="00051B42" w:rsidRDefault="00051B42" w:rsidP="00051B42">
            <w:pPr>
              <w:spacing w:after="86" w:line="259" w:lineRule="auto"/>
              <w:ind w:left="0" w:right="-124" w:firstLine="0"/>
              <w:jc w:val="center"/>
              <w:rPr>
                <w:noProof/>
              </w:rPr>
            </w:pPr>
            <w:r w:rsidRPr="00AD3183">
              <w:rPr>
                <w:noProof/>
              </w:rPr>
              <w:drawing>
                <wp:inline distT="0" distB="0" distL="0" distR="0" wp14:anchorId="3D7C1E02" wp14:editId="1B95CBBA">
                  <wp:extent cx="668250" cy="972000"/>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68250" cy="972000"/>
                          </a:xfrm>
                          <a:prstGeom prst="rect">
                            <a:avLst/>
                          </a:prstGeom>
                        </pic:spPr>
                      </pic:pic>
                    </a:graphicData>
                  </a:graphic>
                </wp:inline>
              </w:drawing>
            </w:r>
          </w:p>
          <w:p w14:paraId="7225D21F" w14:textId="65B27777" w:rsidR="00051B42" w:rsidRDefault="00051B42" w:rsidP="00051B42">
            <w:pPr>
              <w:spacing w:after="86" w:line="259" w:lineRule="auto"/>
              <w:ind w:left="0" w:right="-124" w:firstLine="0"/>
              <w:jc w:val="center"/>
              <w:rPr>
                <w:noProof/>
              </w:rPr>
            </w:pPr>
            <w:r>
              <w:rPr>
                <w:noProof/>
              </w:rPr>
              <w:t>T. HORTA S.</w:t>
            </w:r>
          </w:p>
        </w:tc>
        <w:tc>
          <w:tcPr>
            <w:tcW w:w="10533" w:type="dxa"/>
            <w:vAlign w:val="center"/>
          </w:tcPr>
          <w:p w14:paraId="2FFAE9C5" w14:textId="7ADA47FD" w:rsidR="00051B42" w:rsidRPr="007F70C8" w:rsidRDefault="00051B42" w:rsidP="00051B42">
            <w:pPr>
              <w:ind w:left="0" w:firstLine="0"/>
              <w:rPr>
                <w:b/>
                <w:caps/>
                <w:sz w:val="18"/>
              </w:rPr>
            </w:pPr>
            <w:r>
              <w:rPr>
                <w:b/>
                <w:caps/>
                <w:sz w:val="18"/>
              </w:rPr>
              <w:t>NO SE CALIFICA</w:t>
            </w:r>
          </w:p>
        </w:tc>
      </w:tr>
      <w:tr w:rsidR="00051B42" w14:paraId="588D932A" w14:textId="77777777" w:rsidTr="002631B7">
        <w:tc>
          <w:tcPr>
            <w:tcW w:w="1818" w:type="dxa"/>
            <w:vAlign w:val="center"/>
          </w:tcPr>
          <w:p w14:paraId="7FBD9EC9" w14:textId="77777777" w:rsidR="00051B42" w:rsidRDefault="00051B42" w:rsidP="00051B42">
            <w:pPr>
              <w:spacing w:after="86" w:line="259" w:lineRule="auto"/>
              <w:ind w:left="0" w:right="-124" w:firstLine="0"/>
              <w:jc w:val="center"/>
              <w:rPr>
                <w:noProof/>
              </w:rPr>
            </w:pPr>
            <w:r>
              <w:rPr>
                <w:noProof/>
              </w:rPr>
              <w:lastRenderedPageBreak/>
              <w:drawing>
                <wp:inline distT="0" distB="0" distL="0" distR="0" wp14:anchorId="494DB872" wp14:editId="45A9D03F">
                  <wp:extent cx="704850" cy="848597"/>
                  <wp:effectExtent l="0" t="0" r="0" b="0"/>
                  <wp:docPr id="79" name="Picture 79"/>
                  <wp:cNvGraphicFramePr/>
                  <a:graphic xmlns:a="http://schemas.openxmlformats.org/drawingml/2006/main">
                    <a:graphicData uri="http://schemas.openxmlformats.org/drawingml/2006/picture">
                      <pic:pic xmlns:pic="http://schemas.openxmlformats.org/drawingml/2006/picture">
                        <pic:nvPicPr>
                          <pic:cNvPr id="79" name="Picture 79"/>
                          <pic:cNvPicPr/>
                        </pic:nvPicPr>
                        <pic:blipFill>
                          <a:blip r:embed="rId25">
                            <a:extLst>
                              <a:ext uri="{28A0092B-C50C-407E-A947-70E740481C1C}">
                                <a14:useLocalDpi xmlns:a14="http://schemas.microsoft.com/office/drawing/2010/main" val="0"/>
                              </a:ext>
                            </a:extLst>
                          </a:blip>
                          <a:stretch>
                            <a:fillRect/>
                          </a:stretch>
                        </pic:blipFill>
                        <pic:spPr>
                          <a:xfrm>
                            <a:off x="0" y="0"/>
                            <a:ext cx="704850" cy="848597"/>
                          </a:xfrm>
                          <a:prstGeom prst="rect">
                            <a:avLst/>
                          </a:prstGeom>
                        </pic:spPr>
                      </pic:pic>
                    </a:graphicData>
                  </a:graphic>
                </wp:inline>
              </w:drawing>
            </w:r>
          </w:p>
          <w:p w14:paraId="33A62AB0" w14:textId="6867B754" w:rsidR="00051B42" w:rsidRDefault="00051B42" w:rsidP="00051B42">
            <w:pPr>
              <w:spacing w:after="86" w:line="259" w:lineRule="auto"/>
              <w:ind w:left="0" w:right="-124" w:firstLine="0"/>
              <w:jc w:val="center"/>
              <w:rPr>
                <w:noProof/>
              </w:rPr>
            </w:pPr>
            <w:r>
              <w:t>H. JAIME F.</w:t>
            </w:r>
          </w:p>
        </w:tc>
        <w:tc>
          <w:tcPr>
            <w:tcW w:w="10533" w:type="dxa"/>
            <w:vAlign w:val="center"/>
          </w:tcPr>
          <w:p w14:paraId="3BDD6B5B" w14:textId="300E860F" w:rsidR="00051B42" w:rsidRPr="000D69FC" w:rsidRDefault="00051B42" w:rsidP="00051B42">
            <w:pPr>
              <w:ind w:left="0" w:firstLine="0"/>
              <w:rPr>
                <w:b/>
                <w:caps/>
                <w:sz w:val="18"/>
              </w:rPr>
            </w:pPr>
            <w:r w:rsidRPr="000D69FC">
              <w:rPr>
                <w:b/>
                <w:caps/>
                <w:sz w:val="18"/>
              </w:rPr>
              <w:t>OK</w:t>
            </w:r>
          </w:p>
          <w:p w14:paraId="08C06920" w14:textId="73EE877A" w:rsidR="00051B42" w:rsidRPr="00054FD1" w:rsidRDefault="00051B42" w:rsidP="00051B42">
            <w:pPr>
              <w:ind w:left="0" w:firstLine="0"/>
              <w:rPr>
                <w:caps/>
                <w:sz w:val="18"/>
              </w:rPr>
            </w:pPr>
            <w:r w:rsidRPr="00054FD1">
              <w:rPr>
                <w:caps/>
                <w:sz w:val="18"/>
              </w:rPr>
              <w:t>profesor</w:t>
            </w:r>
            <w:r>
              <w:rPr>
                <w:caps/>
                <w:sz w:val="18"/>
              </w:rPr>
              <w:t xml:space="preserve"> DE MUY BUEN DESEMPEÑO. DESTACA POR SU DEDICACIÓN Y PREOCUPACIÓN POR LO ALUMNOS. SI BIEN ES EXIGENTE EN SU METODOLOGÍA ACADÉMICA, TIENE UNA EXCELENTE DISPOSICIÓN PARA RESOLVER DUDAS CUANTAS VECES REQUIERAN LOS ALUMNOS. COMO JEFE DE CÁTEDRA HA SIDO UN APORTE, RESOLVIENDO ASERTIVAMENTE CUANDO SE LE REQUIERE.</w:t>
            </w:r>
          </w:p>
        </w:tc>
      </w:tr>
      <w:tr w:rsidR="00051B42" w14:paraId="1664E839" w14:textId="77777777" w:rsidTr="002631B7">
        <w:tc>
          <w:tcPr>
            <w:tcW w:w="1818" w:type="dxa"/>
            <w:vAlign w:val="center"/>
          </w:tcPr>
          <w:p w14:paraId="43E1F211" w14:textId="77777777" w:rsidR="00051B42" w:rsidRDefault="00051B42" w:rsidP="00051B42">
            <w:pPr>
              <w:spacing w:after="86" w:line="259" w:lineRule="auto"/>
              <w:ind w:left="0" w:right="-124" w:firstLine="0"/>
              <w:jc w:val="center"/>
              <w:rPr>
                <w:noProof/>
              </w:rPr>
            </w:pPr>
            <w:r>
              <w:rPr>
                <w:noProof/>
              </w:rPr>
              <w:drawing>
                <wp:inline distT="0" distB="0" distL="0" distR="0" wp14:anchorId="5D871FE1" wp14:editId="23DEDD7F">
                  <wp:extent cx="714375" cy="860552"/>
                  <wp:effectExtent l="0" t="0" r="0" b="0"/>
                  <wp:docPr id="50" name="Picture 50"/>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26"/>
                          <a:stretch>
                            <a:fillRect/>
                          </a:stretch>
                        </pic:blipFill>
                        <pic:spPr>
                          <a:xfrm>
                            <a:off x="0" y="0"/>
                            <a:ext cx="714375" cy="860552"/>
                          </a:xfrm>
                          <a:prstGeom prst="rect">
                            <a:avLst/>
                          </a:prstGeom>
                        </pic:spPr>
                      </pic:pic>
                    </a:graphicData>
                  </a:graphic>
                </wp:inline>
              </w:drawing>
            </w:r>
          </w:p>
          <w:p w14:paraId="4934F248" w14:textId="4043851E" w:rsidR="00051B42" w:rsidRDefault="00051B42" w:rsidP="00051B42">
            <w:pPr>
              <w:tabs>
                <w:tab w:val="center" w:pos="1031"/>
                <w:tab w:val="center" w:pos="2172"/>
                <w:tab w:val="center" w:pos="3440"/>
                <w:tab w:val="center" w:pos="4668"/>
                <w:tab w:val="center" w:pos="5937"/>
                <w:tab w:val="center" w:pos="7192"/>
                <w:tab w:val="center" w:pos="8414"/>
                <w:tab w:val="center" w:pos="9653"/>
                <w:tab w:val="center" w:pos="10900"/>
                <w:tab w:val="right" w:pos="12556"/>
              </w:tabs>
              <w:ind w:left="0" w:firstLine="0"/>
              <w:jc w:val="center"/>
            </w:pPr>
            <w:r>
              <w:t>Y. LEIVA A.</w:t>
            </w:r>
          </w:p>
        </w:tc>
        <w:tc>
          <w:tcPr>
            <w:tcW w:w="10533" w:type="dxa"/>
            <w:vAlign w:val="center"/>
          </w:tcPr>
          <w:p w14:paraId="79426180" w14:textId="77777777" w:rsidR="00051B42" w:rsidRPr="00D459CA" w:rsidRDefault="00051B42" w:rsidP="00051B42">
            <w:pPr>
              <w:ind w:left="0" w:firstLine="0"/>
              <w:rPr>
                <w:b/>
                <w:caps/>
                <w:sz w:val="18"/>
              </w:rPr>
            </w:pPr>
            <w:r>
              <w:rPr>
                <w:b/>
                <w:caps/>
                <w:sz w:val="18"/>
              </w:rPr>
              <w:t>OK</w:t>
            </w:r>
          </w:p>
          <w:p w14:paraId="0F3F9C89" w14:textId="02A36869" w:rsidR="00051B42" w:rsidRPr="00054FD1" w:rsidRDefault="00051B42" w:rsidP="00051B42">
            <w:pPr>
              <w:ind w:left="0" w:firstLine="0"/>
              <w:rPr>
                <w:caps/>
                <w:sz w:val="18"/>
              </w:rPr>
            </w:pPr>
            <w:r>
              <w:rPr>
                <w:caps/>
                <w:sz w:val="18"/>
              </w:rPr>
              <w:t>ASESORA CURRICULAR QUE SE HA DESEMPEÑADO A CARGO DE PROCESOS DE ACTUALIZACIÓN DE PROGRAMAS DE ASIGNATURA Y SYLLABUS, CON EL FIN DE CUMPLIR CON LO ESTIPULADO POR LA DIRECCIÓN DE EDUCACIÓN RESPECTO A MEDOC, PROCESO QUE HA CARECIDO DE UN LIDERAZGO INTEGRADOR QUE BUSQUE, POR INICIATIVA PROPIA, DIFUNDIR SUS OBJETIVOS PARA QUE TODOS TRABAJEN POR DEL MISMO FIN PARA QUE SE CUMPLAN LAS FECHAS ESTIPULADAS, REQUIRIENDO DE UNA MAYOR SUPERVISIÓN Y APOYO DE ASESORES.</w:t>
            </w:r>
          </w:p>
        </w:tc>
      </w:tr>
      <w:tr w:rsidR="00051B42" w14:paraId="6EB83181" w14:textId="77777777" w:rsidTr="002631B7">
        <w:tc>
          <w:tcPr>
            <w:tcW w:w="1818" w:type="dxa"/>
            <w:vMerge w:val="restart"/>
            <w:vAlign w:val="center"/>
          </w:tcPr>
          <w:p w14:paraId="1F0E42BE" w14:textId="77777777" w:rsidR="00051B42" w:rsidRDefault="00051B42" w:rsidP="00051B42">
            <w:pPr>
              <w:spacing w:after="86" w:line="259" w:lineRule="auto"/>
              <w:ind w:left="0" w:right="-124" w:firstLine="0"/>
              <w:jc w:val="center"/>
              <w:rPr>
                <w:noProof/>
              </w:rPr>
            </w:pPr>
            <w:r>
              <w:rPr>
                <w:noProof/>
              </w:rPr>
              <w:drawing>
                <wp:inline distT="0" distB="0" distL="0" distR="0" wp14:anchorId="67E026F1" wp14:editId="1D42D43A">
                  <wp:extent cx="721920" cy="856948"/>
                  <wp:effectExtent l="0" t="0" r="0" b="0"/>
                  <wp:docPr id="53" name="Picture 53"/>
                  <wp:cNvGraphicFramePr/>
                  <a:graphic xmlns:a="http://schemas.openxmlformats.org/drawingml/2006/main">
                    <a:graphicData uri="http://schemas.openxmlformats.org/drawingml/2006/picture">
                      <pic:pic xmlns:pic="http://schemas.openxmlformats.org/drawingml/2006/picture">
                        <pic:nvPicPr>
                          <pic:cNvPr id="53" name="Picture 53"/>
                          <pic:cNvPicPr/>
                        </pic:nvPicPr>
                        <pic:blipFill>
                          <a:blip r:embed="rId27">
                            <a:extLst>
                              <a:ext uri="{28A0092B-C50C-407E-A947-70E740481C1C}">
                                <a14:useLocalDpi xmlns:a14="http://schemas.microsoft.com/office/drawing/2010/main" val="0"/>
                              </a:ext>
                            </a:extLst>
                          </a:blip>
                          <a:stretch>
                            <a:fillRect/>
                          </a:stretch>
                        </pic:blipFill>
                        <pic:spPr>
                          <a:xfrm>
                            <a:off x="0" y="0"/>
                            <a:ext cx="721920" cy="856948"/>
                          </a:xfrm>
                          <a:prstGeom prst="rect">
                            <a:avLst/>
                          </a:prstGeom>
                        </pic:spPr>
                      </pic:pic>
                    </a:graphicData>
                  </a:graphic>
                </wp:inline>
              </w:drawing>
            </w:r>
          </w:p>
          <w:p w14:paraId="4043BBFA" w14:textId="13169479" w:rsidR="00051B42" w:rsidRDefault="00051B42" w:rsidP="00051B42">
            <w:pPr>
              <w:spacing w:after="86" w:line="259" w:lineRule="auto"/>
              <w:ind w:left="0" w:right="-124" w:firstLine="0"/>
              <w:jc w:val="center"/>
              <w:rPr>
                <w:noProof/>
              </w:rPr>
            </w:pPr>
            <w:r>
              <w:t>A. LUCERO L.</w:t>
            </w:r>
          </w:p>
        </w:tc>
        <w:tc>
          <w:tcPr>
            <w:tcW w:w="10533" w:type="dxa"/>
            <w:vAlign w:val="center"/>
          </w:tcPr>
          <w:p w14:paraId="2A48AE93" w14:textId="502788C8" w:rsidR="00051B42" w:rsidRPr="0010442C" w:rsidRDefault="00051B42" w:rsidP="00051B42">
            <w:pPr>
              <w:ind w:left="0" w:firstLine="0"/>
              <w:rPr>
                <w:b/>
                <w:caps/>
                <w:sz w:val="18"/>
              </w:rPr>
            </w:pPr>
            <w:r w:rsidRPr="0010442C">
              <w:rPr>
                <w:b/>
                <w:caps/>
                <w:sz w:val="18"/>
              </w:rPr>
              <w:t>OK</w:t>
            </w:r>
          </w:p>
          <w:p w14:paraId="018F3A32" w14:textId="5FE72639" w:rsidR="00051B42" w:rsidRPr="00054FD1" w:rsidRDefault="00051B42" w:rsidP="00051B42">
            <w:pPr>
              <w:ind w:left="0" w:firstLine="0"/>
              <w:rPr>
                <w:caps/>
                <w:sz w:val="18"/>
              </w:rPr>
            </w:pPr>
            <w:r w:rsidRPr="00054FD1">
              <w:rPr>
                <w:caps/>
                <w:sz w:val="18"/>
              </w:rPr>
              <w:t>pro</w:t>
            </w:r>
            <w:r>
              <w:rPr>
                <w:caps/>
                <w:sz w:val="18"/>
              </w:rPr>
              <w:t>fesor DE BUEN DESEMPEÑO GENERAL. SUS ALUMNOS RECONOCEN EN ÉL UN DOCENTE CON DOMINIO Y CLARIDAD DEL CONTENIDO QUE ENSEÑA. EN CUANTO A SU METODOLOGÍA, PUEDE SEGUIR MEJORANDO LA FORMA DE LLEGAR A LOS ALUMNOS Y ASEGURAR UN APRENDIZAJE CLARO DE LOS CONTENIDOS DE SU ASIGNATURA. COMO ADMINISTRADOR DE</w:t>
            </w:r>
            <w:r w:rsidRPr="00054FD1">
              <w:rPr>
                <w:caps/>
                <w:sz w:val="18"/>
              </w:rPr>
              <w:t>l aula virtual de la escuela naval</w:t>
            </w:r>
            <w:r>
              <w:rPr>
                <w:caps/>
                <w:sz w:val="18"/>
              </w:rPr>
              <w:t xml:space="preserve"> APORTA EN LA CONFECCIÓN DE CURSOS Y RESPECTIVAS MATRÍCULAS. </w:t>
            </w:r>
          </w:p>
        </w:tc>
      </w:tr>
      <w:tr w:rsidR="00051B42" w14:paraId="15308172" w14:textId="77777777" w:rsidTr="002631B7">
        <w:tc>
          <w:tcPr>
            <w:tcW w:w="1818" w:type="dxa"/>
            <w:vMerge/>
            <w:vAlign w:val="center"/>
          </w:tcPr>
          <w:p w14:paraId="730A0E44" w14:textId="77777777" w:rsidR="00051B42" w:rsidRDefault="00051B42" w:rsidP="00051B42">
            <w:pPr>
              <w:spacing w:after="86" w:line="259" w:lineRule="auto"/>
              <w:ind w:left="0" w:right="-124" w:firstLine="0"/>
              <w:jc w:val="center"/>
              <w:rPr>
                <w:noProof/>
              </w:rPr>
            </w:pPr>
          </w:p>
        </w:tc>
        <w:tc>
          <w:tcPr>
            <w:tcW w:w="10533" w:type="dxa"/>
            <w:vAlign w:val="center"/>
          </w:tcPr>
          <w:p w14:paraId="1B97744E" w14:textId="4DCDB9C0" w:rsidR="00051B42" w:rsidRPr="00061433" w:rsidRDefault="00051B42" w:rsidP="00051B42">
            <w:pPr>
              <w:pStyle w:val="Prrafodelista"/>
              <w:numPr>
                <w:ilvl w:val="0"/>
                <w:numId w:val="5"/>
              </w:numPr>
              <w:ind w:left="310" w:hanging="284"/>
              <w:rPr>
                <w:caps/>
                <w:color w:val="FF0000"/>
                <w:sz w:val="18"/>
              </w:rPr>
            </w:pPr>
            <w:r w:rsidRPr="00061433">
              <w:rPr>
                <w:caps/>
                <w:color w:val="FF0000"/>
                <w:sz w:val="18"/>
              </w:rPr>
              <w:t>PROFESOR QUE SE DESPREOCUPA DE LAS CLASES, ENTREGA INFORMACIÓN Y NO ORIENTA A SUS ALUMNOS EN EL AULA (COMENTARIO ALUMNO).</w:t>
            </w:r>
          </w:p>
          <w:p w14:paraId="63D24867" w14:textId="7E1371E7" w:rsidR="00051B42" w:rsidRPr="00061433" w:rsidRDefault="00051B42" w:rsidP="00051B42">
            <w:pPr>
              <w:pStyle w:val="Prrafodelista"/>
              <w:numPr>
                <w:ilvl w:val="0"/>
                <w:numId w:val="5"/>
              </w:numPr>
              <w:ind w:left="310" w:hanging="284"/>
              <w:rPr>
                <w:caps/>
                <w:color w:val="FF0000"/>
                <w:sz w:val="18"/>
              </w:rPr>
            </w:pPr>
            <w:r>
              <w:rPr>
                <w:caps/>
                <w:sz w:val="18"/>
              </w:rPr>
              <w:t>DEBE CONTINUAR MEJORANDO EN LA LIMPIEZA Y ORDEN DE DICHA PLATAFORMA</w:t>
            </w:r>
          </w:p>
        </w:tc>
      </w:tr>
      <w:tr w:rsidR="00051B42" w14:paraId="2CCFAE91" w14:textId="77777777" w:rsidTr="002631B7">
        <w:tc>
          <w:tcPr>
            <w:tcW w:w="1818" w:type="dxa"/>
            <w:vAlign w:val="center"/>
          </w:tcPr>
          <w:p w14:paraId="0B8F6F2A" w14:textId="77777777" w:rsidR="00051B42" w:rsidRDefault="00051B42" w:rsidP="00051B42">
            <w:pPr>
              <w:spacing w:after="86" w:line="259" w:lineRule="auto"/>
              <w:ind w:left="0" w:right="-124" w:firstLine="0"/>
              <w:jc w:val="center"/>
              <w:rPr>
                <w:noProof/>
              </w:rPr>
            </w:pPr>
            <w:r>
              <w:rPr>
                <w:noProof/>
              </w:rPr>
              <w:drawing>
                <wp:inline distT="0" distB="0" distL="0" distR="0" wp14:anchorId="29EDB7C2" wp14:editId="1FAF6838">
                  <wp:extent cx="721933" cy="856948"/>
                  <wp:effectExtent l="0" t="0" r="0" b="0"/>
                  <wp:docPr id="59" name="Picture 59"/>
                  <wp:cNvGraphicFramePr/>
                  <a:graphic xmlns:a="http://schemas.openxmlformats.org/drawingml/2006/main">
                    <a:graphicData uri="http://schemas.openxmlformats.org/drawingml/2006/picture">
                      <pic:pic xmlns:pic="http://schemas.openxmlformats.org/drawingml/2006/picture">
                        <pic:nvPicPr>
                          <pic:cNvPr id="59" name="Picture 59"/>
                          <pic:cNvPicPr/>
                        </pic:nvPicPr>
                        <pic:blipFill>
                          <a:blip r:embed="rId28">
                            <a:extLst>
                              <a:ext uri="{28A0092B-C50C-407E-A947-70E740481C1C}">
                                <a14:useLocalDpi xmlns:a14="http://schemas.microsoft.com/office/drawing/2010/main" val="0"/>
                              </a:ext>
                            </a:extLst>
                          </a:blip>
                          <a:stretch>
                            <a:fillRect/>
                          </a:stretch>
                        </pic:blipFill>
                        <pic:spPr>
                          <a:xfrm>
                            <a:off x="0" y="0"/>
                            <a:ext cx="721933" cy="856948"/>
                          </a:xfrm>
                          <a:prstGeom prst="rect">
                            <a:avLst/>
                          </a:prstGeom>
                        </pic:spPr>
                      </pic:pic>
                    </a:graphicData>
                  </a:graphic>
                </wp:inline>
              </w:drawing>
            </w:r>
          </w:p>
          <w:p w14:paraId="64AE4975" w14:textId="5F13AB98" w:rsidR="00051B42" w:rsidRDefault="00051B42" w:rsidP="00051B42">
            <w:pPr>
              <w:spacing w:after="86" w:line="259" w:lineRule="auto"/>
              <w:ind w:left="0" w:right="-124" w:firstLine="0"/>
              <w:jc w:val="center"/>
              <w:rPr>
                <w:noProof/>
              </w:rPr>
            </w:pPr>
            <w:r w:rsidRPr="009D4331">
              <w:rPr>
                <w:sz w:val="14"/>
                <w:lang w:val="en-US"/>
              </w:rPr>
              <w:t>M. MAYNE-NICHOLLS K</w:t>
            </w:r>
            <w:r>
              <w:rPr>
                <w:sz w:val="14"/>
                <w:lang w:val="en-US"/>
              </w:rPr>
              <w:t>.</w:t>
            </w:r>
          </w:p>
        </w:tc>
        <w:tc>
          <w:tcPr>
            <w:tcW w:w="10533" w:type="dxa"/>
            <w:vAlign w:val="center"/>
          </w:tcPr>
          <w:p w14:paraId="6D132D7A" w14:textId="7667869A" w:rsidR="00051B42" w:rsidRPr="00061433" w:rsidRDefault="00051B42" w:rsidP="00051B42">
            <w:pPr>
              <w:ind w:left="0" w:firstLine="0"/>
              <w:rPr>
                <w:b/>
                <w:caps/>
                <w:sz w:val="18"/>
              </w:rPr>
            </w:pPr>
            <w:r w:rsidRPr="00061433">
              <w:rPr>
                <w:b/>
                <w:caps/>
                <w:sz w:val="18"/>
              </w:rPr>
              <w:t>OK</w:t>
            </w:r>
          </w:p>
          <w:p w14:paraId="0D450B50" w14:textId="5875BC0D" w:rsidR="00051B42" w:rsidRPr="00054FD1" w:rsidRDefault="00051B42" w:rsidP="00051B42">
            <w:pPr>
              <w:ind w:left="0" w:firstLine="0"/>
              <w:rPr>
                <w:caps/>
                <w:sz w:val="18"/>
              </w:rPr>
            </w:pPr>
            <w:r w:rsidRPr="00054FD1">
              <w:rPr>
                <w:caps/>
                <w:sz w:val="18"/>
              </w:rPr>
              <w:t xml:space="preserve">profesor DE excelente DESEMPEÑO GENERAL, </w:t>
            </w:r>
            <w:r>
              <w:rPr>
                <w:caps/>
                <w:sz w:val="18"/>
              </w:rPr>
              <w:t>ES CERCANO Y PREOCUPADO DE SUS ALUMNOS, LOS ESCUCHA Y ORIENTA EN EL PROCESO DE INTEGRACIÓN Y ADAPTACIÓN AL RÉGIMEN QUE VIVEN LOS CADETES DE PRIMER AÑO. DADA LA NATURALEZA DE LA ASIGNATURA QUE ENSEÑA, PROMUEVE LA REFLEXIÓN Y EL DIÁLOGO, LO QUE AYUDA A QUE LOS CADETES VAYAN ASIMILANDO ASPECTOS VALÓRICOS Y DE LA CULTURA NAVAL DE FORMA ANALÍTICA.</w:t>
            </w:r>
          </w:p>
        </w:tc>
      </w:tr>
      <w:tr w:rsidR="00051B42" w14:paraId="0B256A22" w14:textId="77777777" w:rsidTr="002631B7">
        <w:tc>
          <w:tcPr>
            <w:tcW w:w="1818" w:type="dxa"/>
            <w:vAlign w:val="center"/>
          </w:tcPr>
          <w:p w14:paraId="544C44AF" w14:textId="77777777" w:rsidR="00051B42" w:rsidRDefault="00051B42" w:rsidP="00051B42">
            <w:pPr>
              <w:spacing w:after="86" w:line="259" w:lineRule="auto"/>
              <w:ind w:left="0" w:right="-124" w:firstLine="0"/>
              <w:jc w:val="center"/>
              <w:rPr>
                <w:noProof/>
              </w:rPr>
            </w:pPr>
            <w:r>
              <w:rPr>
                <w:noProof/>
              </w:rPr>
              <w:drawing>
                <wp:inline distT="0" distB="0" distL="0" distR="0" wp14:anchorId="469E8BBD" wp14:editId="4B63A5CE">
                  <wp:extent cx="714402" cy="856948"/>
                  <wp:effectExtent l="0" t="0" r="0" b="0"/>
                  <wp:docPr id="65" name="Picture 65"/>
                  <wp:cNvGraphicFramePr/>
                  <a:graphic xmlns:a="http://schemas.openxmlformats.org/drawingml/2006/main">
                    <a:graphicData uri="http://schemas.openxmlformats.org/drawingml/2006/picture">
                      <pic:pic xmlns:pic="http://schemas.openxmlformats.org/drawingml/2006/picture">
                        <pic:nvPicPr>
                          <pic:cNvPr id="65" name="Picture 65"/>
                          <pic:cNvPicPr/>
                        </pic:nvPicPr>
                        <pic:blipFill>
                          <a:blip r:embed="rId29">
                            <a:extLst>
                              <a:ext uri="{28A0092B-C50C-407E-A947-70E740481C1C}">
                                <a14:useLocalDpi xmlns:a14="http://schemas.microsoft.com/office/drawing/2010/main" val="0"/>
                              </a:ext>
                            </a:extLst>
                          </a:blip>
                          <a:stretch>
                            <a:fillRect/>
                          </a:stretch>
                        </pic:blipFill>
                        <pic:spPr>
                          <a:xfrm>
                            <a:off x="0" y="0"/>
                            <a:ext cx="714402" cy="856948"/>
                          </a:xfrm>
                          <a:prstGeom prst="rect">
                            <a:avLst/>
                          </a:prstGeom>
                        </pic:spPr>
                      </pic:pic>
                    </a:graphicData>
                  </a:graphic>
                </wp:inline>
              </w:drawing>
            </w:r>
          </w:p>
          <w:p w14:paraId="733D66A8" w14:textId="48B205E6" w:rsidR="00051B42" w:rsidRDefault="00051B42" w:rsidP="00051B42">
            <w:pPr>
              <w:spacing w:after="86" w:line="259" w:lineRule="auto"/>
              <w:ind w:left="0" w:right="-124" w:firstLine="0"/>
              <w:jc w:val="center"/>
              <w:rPr>
                <w:noProof/>
              </w:rPr>
            </w:pPr>
            <w:r w:rsidRPr="009D4331">
              <w:rPr>
                <w:lang w:val="en-US"/>
              </w:rPr>
              <w:t>H. NÚÑEZ G.</w:t>
            </w:r>
            <w:r w:rsidRPr="009D4331">
              <w:rPr>
                <w:lang w:val="en-US"/>
              </w:rPr>
              <w:tab/>
              <w:t>H.</w:t>
            </w:r>
          </w:p>
        </w:tc>
        <w:tc>
          <w:tcPr>
            <w:tcW w:w="10533" w:type="dxa"/>
            <w:vAlign w:val="center"/>
          </w:tcPr>
          <w:p w14:paraId="48E14899" w14:textId="0C871331" w:rsidR="00051B42" w:rsidRPr="00492B01" w:rsidRDefault="00051B42" w:rsidP="00051B42">
            <w:pPr>
              <w:ind w:left="0" w:firstLine="0"/>
              <w:rPr>
                <w:b/>
                <w:caps/>
                <w:sz w:val="18"/>
              </w:rPr>
            </w:pPr>
            <w:r w:rsidRPr="00492B01">
              <w:rPr>
                <w:b/>
                <w:caps/>
                <w:sz w:val="18"/>
              </w:rPr>
              <w:t>OK</w:t>
            </w:r>
          </w:p>
          <w:p w14:paraId="28781B11" w14:textId="32219DFA" w:rsidR="00051B42" w:rsidRPr="00054FD1" w:rsidRDefault="00051B42" w:rsidP="00051B42">
            <w:pPr>
              <w:ind w:left="0" w:firstLine="0"/>
              <w:rPr>
                <w:caps/>
                <w:sz w:val="18"/>
              </w:rPr>
            </w:pPr>
            <w:r w:rsidRPr="00054FD1">
              <w:rPr>
                <w:caps/>
                <w:sz w:val="18"/>
              </w:rPr>
              <w:t>profesor DE MUY BUEN DESEMPEÑO GENERAL. demuestra gran conocimiento de sus materias. Destaca por su buena disposición y por generar la PARTICIPACIÓN de los cadetes en las clases.</w:t>
            </w:r>
            <w:r>
              <w:rPr>
                <w:caps/>
                <w:sz w:val="18"/>
              </w:rPr>
              <w:t xml:space="preserve"> COMO PROFESOR ASESOR DE CURSO ES RECONOCIDO POR SUS ALUMNOS DADA LA PREOCUPACIÓN QUE DEMUESTRA POR ELLOS.</w:t>
            </w:r>
          </w:p>
          <w:p w14:paraId="15983491" w14:textId="77777777" w:rsidR="00051B42" w:rsidRPr="00054FD1" w:rsidRDefault="00051B42" w:rsidP="00051B42">
            <w:pPr>
              <w:ind w:left="0" w:firstLine="0"/>
              <w:rPr>
                <w:caps/>
                <w:sz w:val="18"/>
              </w:rPr>
            </w:pPr>
          </w:p>
        </w:tc>
      </w:tr>
      <w:tr w:rsidR="00051B42" w14:paraId="6ABCBB27" w14:textId="77777777" w:rsidTr="002631B7">
        <w:tc>
          <w:tcPr>
            <w:tcW w:w="1818" w:type="dxa"/>
            <w:vAlign w:val="center"/>
          </w:tcPr>
          <w:p w14:paraId="07B7587D" w14:textId="77777777" w:rsidR="00051B42" w:rsidRDefault="00051B42" w:rsidP="00051B42">
            <w:pPr>
              <w:spacing w:after="86" w:line="259" w:lineRule="auto"/>
              <w:ind w:left="0" w:right="-124" w:firstLine="0"/>
              <w:jc w:val="center"/>
              <w:rPr>
                <w:noProof/>
              </w:rPr>
            </w:pPr>
            <w:r w:rsidRPr="00492B01">
              <w:rPr>
                <w:noProof/>
              </w:rPr>
              <w:lastRenderedPageBreak/>
              <w:drawing>
                <wp:inline distT="0" distB="0" distL="0" distR="0" wp14:anchorId="01E94E2A" wp14:editId="38AFA6FC">
                  <wp:extent cx="624856" cy="972000"/>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24856" cy="972000"/>
                          </a:xfrm>
                          <a:prstGeom prst="rect">
                            <a:avLst/>
                          </a:prstGeom>
                        </pic:spPr>
                      </pic:pic>
                    </a:graphicData>
                  </a:graphic>
                </wp:inline>
              </w:drawing>
            </w:r>
          </w:p>
          <w:p w14:paraId="35AA3A16" w14:textId="53109060" w:rsidR="00051B42" w:rsidRDefault="00051B42" w:rsidP="00051B42">
            <w:pPr>
              <w:spacing w:after="86" w:line="259" w:lineRule="auto"/>
              <w:ind w:left="0" w:right="-124" w:firstLine="0"/>
              <w:jc w:val="center"/>
              <w:rPr>
                <w:noProof/>
              </w:rPr>
            </w:pPr>
            <w:r>
              <w:rPr>
                <w:noProof/>
              </w:rPr>
              <w:t>M. NÚÑEZ V.</w:t>
            </w:r>
          </w:p>
        </w:tc>
        <w:tc>
          <w:tcPr>
            <w:tcW w:w="10533" w:type="dxa"/>
            <w:vAlign w:val="center"/>
          </w:tcPr>
          <w:p w14:paraId="611F8443" w14:textId="77777777" w:rsidR="00051B42" w:rsidRDefault="00051B42" w:rsidP="00051B42">
            <w:pPr>
              <w:ind w:left="0" w:firstLine="0"/>
              <w:rPr>
                <w:b/>
                <w:caps/>
                <w:sz w:val="18"/>
              </w:rPr>
            </w:pPr>
            <w:r>
              <w:rPr>
                <w:b/>
                <w:caps/>
                <w:sz w:val="18"/>
              </w:rPr>
              <w:t>OK</w:t>
            </w:r>
          </w:p>
          <w:p w14:paraId="5E833608" w14:textId="2996211E" w:rsidR="00051B42" w:rsidRPr="00492B01" w:rsidRDefault="00051B42" w:rsidP="00051B42">
            <w:pPr>
              <w:ind w:left="0" w:firstLine="0"/>
              <w:rPr>
                <w:caps/>
                <w:sz w:val="18"/>
              </w:rPr>
            </w:pPr>
            <w:r w:rsidRPr="00492B01">
              <w:rPr>
                <w:caps/>
                <w:sz w:val="18"/>
              </w:rPr>
              <w:t>PROFESOR</w:t>
            </w:r>
            <w:r>
              <w:rPr>
                <w:caps/>
                <w:sz w:val="18"/>
              </w:rPr>
              <w:t xml:space="preserve"> DE MUY BUEN DESEMPEÑO. COMO NUEVO INTEGRANTE DEL ESTABLECIMIENTO DESTACA POR SU LLEGADA HACIA LOS ALUMNOS, QUIENES RECONOCEN EN ÉL UN DOCENTE CERCANO Y PREOCUPADO POR SU QUEHACER DIARIO. EN CUANTO A SU PROFESIONALISMO, ES RECONOCIDO POR LA METODOLOGÍA DE ENSEÑANZA Y POR EL COMPROMISO DEMOSTRADO PARA LOGRAR LOS OBJETIVOS QUE SE LE HAN PLANTEADO COMO DOCENTE. </w:t>
            </w:r>
          </w:p>
        </w:tc>
      </w:tr>
      <w:tr w:rsidR="00051B42" w14:paraId="5493492C" w14:textId="77777777" w:rsidTr="002631B7">
        <w:tc>
          <w:tcPr>
            <w:tcW w:w="1818" w:type="dxa"/>
            <w:vAlign w:val="center"/>
          </w:tcPr>
          <w:p w14:paraId="4AAAD6AD" w14:textId="77777777" w:rsidR="00051B42" w:rsidRDefault="00051B42" w:rsidP="00051B42">
            <w:pPr>
              <w:spacing w:after="86" w:line="259" w:lineRule="auto"/>
              <w:ind w:left="0" w:right="-124" w:firstLine="0"/>
              <w:jc w:val="center"/>
              <w:rPr>
                <w:noProof/>
              </w:rPr>
            </w:pPr>
            <w:r>
              <w:rPr>
                <w:noProof/>
              </w:rPr>
              <w:drawing>
                <wp:inline distT="0" distB="0" distL="0" distR="0" wp14:anchorId="06C682CF" wp14:editId="0894F620">
                  <wp:extent cx="714402" cy="856949"/>
                  <wp:effectExtent l="0" t="0" r="0" b="0"/>
                  <wp:docPr id="96" name="Picture 96"/>
                  <wp:cNvGraphicFramePr/>
                  <a:graphic xmlns:a="http://schemas.openxmlformats.org/drawingml/2006/main">
                    <a:graphicData uri="http://schemas.openxmlformats.org/drawingml/2006/picture">
                      <pic:pic xmlns:pic="http://schemas.openxmlformats.org/drawingml/2006/picture">
                        <pic:nvPicPr>
                          <pic:cNvPr id="96" name="Picture 96"/>
                          <pic:cNvPicPr/>
                        </pic:nvPicPr>
                        <pic:blipFill>
                          <a:blip r:embed="rId31">
                            <a:extLst>
                              <a:ext uri="{28A0092B-C50C-407E-A947-70E740481C1C}">
                                <a14:useLocalDpi xmlns:a14="http://schemas.microsoft.com/office/drawing/2010/main" val="0"/>
                              </a:ext>
                            </a:extLst>
                          </a:blip>
                          <a:stretch>
                            <a:fillRect/>
                          </a:stretch>
                        </pic:blipFill>
                        <pic:spPr>
                          <a:xfrm>
                            <a:off x="0" y="0"/>
                            <a:ext cx="714402" cy="856949"/>
                          </a:xfrm>
                          <a:prstGeom prst="rect">
                            <a:avLst/>
                          </a:prstGeom>
                        </pic:spPr>
                      </pic:pic>
                    </a:graphicData>
                  </a:graphic>
                </wp:inline>
              </w:drawing>
            </w:r>
          </w:p>
          <w:p w14:paraId="5F9F8F3F" w14:textId="3C58FF55" w:rsidR="00051B42" w:rsidRDefault="00051B42" w:rsidP="00051B42">
            <w:pPr>
              <w:tabs>
                <w:tab w:val="center" w:pos="991"/>
                <w:tab w:val="center" w:pos="2251"/>
                <w:tab w:val="center" w:pos="3436"/>
                <w:tab w:val="center" w:pos="4736"/>
                <w:tab w:val="center" w:pos="5960"/>
                <w:tab w:val="center" w:pos="7158"/>
                <w:tab w:val="center" w:pos="8976"/>
                <w:tab w:val="center" w:pos="10945"/>
                <w:tab w:val="right" w:pos="12556"/>
              </w:tabs>
              <w:ind w:left="0" w:firstLine="0"/>
              <w:jc w:val="center"/>
              <w:rPr>
                <w:noProof/>
              </w:rPr>
            </w:pPr>
            <w:r>
              <w:t>L. PIZARRO H.</w:t>
            </w:r>
          </w:p>
        </w:tc>
        <w:tc>
          <w:tcPr>
            <w:tcW w:w="10533" w:type="dxa"/>
            <w:vAlign w:val="center"/>
          </w:tcPr>
          <w:p w14:paraId="424D3494" w14:textId="03F7CA56" w:rsidR="00051B42" w:rsidRPr="00492B01" w:rsidRDefault="00051B42" w:rsidP="00051B42">
            <w:pPr>
              <w:ind w:left="0" w:firstLine="0"/>
              <w:rPr>
                <w:b/>
                <w:caps/>
                <w:sz w:val="18"/>
              </w:rPr>
            </w:pPr>
            <w:bookmarkStart w:id="0" w:name="_Hlk113391473"/>
            <w:bookmarkStart w:id="1" w:name="_Hlk113391474"/>
            <w:r w:rsidRPr="00492B01">
              <w:rPr>
                <w:b/>
                <w:caps/>
                <w:sz w:val="18"/>
              </w:rPr>
              <w:t>OK</w:t>
            </w:r>
          </w:p>
          <w:p w14:paraId="0747479F" w14:textId="1F6DA376" w:rsidR="00051B42" w:rsidRPr="00054FD1" w:rsidRDefault="00051B42" w:rsidP="00051B42">
            <w:pPr>
              <w:ind w:left="0" w:firstLine="0"/>
              <w:rPr>
                <w:caps/>
                <w:sz w:val="18"/>
              </w:rPr>
            </w:pPr>
            <w:r w:rsidRPr="00054FD1">
              <w:rPr>
                <w:caps/>
                <w:sz w:val="18"/>
              </w:rPr>
              <w:t xml:space="preserve">profesora DE </w:t>
            </w:r>
            <w:r>
              <w:rPr>
                <w:caps/>
                <w:sz w:val="18"/>
              </w:rPr>
              <w:t xml:space="preserve">MUY BUEN </w:t>
            </w:r>
            <w:r w:rsidRPr="00054FD1">
              <w:rPr>
                <w:caps/>
                <w:sz w:val="18"/>
              </w:rPr>
              <w:t xml:space="preserve">DESEMPEÑO. </w:t>
            </w:r>
            <w:r>
              <w:rPr>
                <w:caps/>
                <w:sz w:val="18"/>
              </w:rPr>
              <w:t xml:space="preserve">COMO JEFE DE CÁTEDRA ASUME CON RESPONSABILIDAD LAS TAREAS ENTREGADAS POR LA JEFATURA. EN CUANTO A SU DOCENCIA, LOS ALUMNOS RECONOCEN SU DEDICACIÓN PARA DESARROLLAR CLASES DIDÁCTICAS QUE </w:t>
            </w:r>
            <w:bookmarkEnd w:id="0"/>
            <w:bookmarkEnd w:id="1"/>
            <w:r>
              <w:rPr>
                <w:caps/>
                <w:sz w:val="18"/>
              </w:rPr>
              <w:t xml:space="preserve">LES AYUDEN A MADURAR LOS CONTENIDOS EN APRENDIZAJE. </w:t>
            </w:r>
          </w:p>
        </w:tc>
      </w:tr>
      <w:tr w:rsidR="00051B42" w14:paraId="044723AC" w14:textId="77777777" w:rsidTr="002631B7">
        <w:tc>
          <w:tcPr>
            <w:tcW w:w="1818" w:type="dxa"/>
            <w:vAlign w:val="center"/>
          </w:tcPr>
          <w:p w14:paraId="2945EDCE" w14:textId="77777777" w:rsidR="00051B42" w:rsidRDefault="00051B42" w:rsidP="00051B42">
            <w:pPr>
              <w:spacing w:after="86" w:line="259" w:lineRule="auto"/>
              <w:ind w:left="0" w:right="-124" w:firstLine="0"/>
              <w:jc w:val="center"/>
              <w:rPr>
                <w:noProof/>
              </w:rPr>
            </w:pPr>
            <w:r>
              <w:rPr>
                <w:noProof/>
              </w:rPr>
              <w:drawing>
                <wp:inline distT="0" distB="0" distL="0" distR="0" wp14:anchorId="345D5A2C" wp14:editId="7C5907A6">
                  <wp:extent cx="714402" cy="848024"/>
                  <wp:effectExtent l="0" t="0" r="0" b="9525"/>
                  <wp:docPr id="107" name="Picture 107" descr="Un hombre en traje posando para fotografia&#10;&#10;Descripción generada automáticamente"/>
                  <wp:cNvGraphicFramePr/>
                  <a:graphic xmlns:a="http://schemas.openxmlformats.org/drawingml/2006/main">
                    <a:graphicData uri="http://schemas.openxmlformats.org/drawingml/2006/picture">
                      <pic:pic xmlns:pic="http://schemas.openxmlformats.org/drawingml/2006/picture">
                        <pic:nvPicPr>
                          <pic:cNvPr id="107" name="Picture 107" descr="Un hombre en traje posando para fotografia&#10;&#10;Descripción generada automáticamente"/>
                          <pic:cNvPicPr/>
                        </pic:nvPicPr>
                        <pic:blipFill>
                          <a:blip r:embed="rId32"/>
                          <a:stretch>
                            <a:fillRect/>
                          </a:stretch>
                        </pic:blipFill>
                        <pic:spPr>
                          <a:xfrm>
                            <a:off x="0" y="0"/>
                            <a:ext cx="714402" cy="848024"/>
                          </a:xfrm>
                          <a:prstGeom prst="rect">
                            <a:avLst/>
                          </a:prstGeom>
                        </pic:spPr>
                      </pic:pic>
                    </a:graphicData>
                  </a:graphic>
                </wp:inline>
              </w:drawing>
            </w:r>
          </w:p>
          <w:p w14:paraId="2A829642" w14:textId="3FF35EC7" w:rsidR="00051B42" w:rsidRDefault="00051B42" w:rsidP="00051B42">
            <w:pPr>
              <w:spacing w:after="86" w:line="259" w:lineRule="auto"/>
              <w:ind w:left="0" w:right="-124" w:firstLine="0"/>
              <w:jc w:val="center"/>
              <w:rPr>
                <w:noProof/>
              </w:rPr>
            </w:pPr>
            <w:r>
              <w:t>M. PLAZA B.</w:t>
            </w:r>
          </w:p>
        </w:tc>
        <w:tc>
          <w:tcPr>
            <w:tcW w:w="10533" w:type="dxa"/>
            <w:vAlign w:val="center"/>
          </w:tcPr>
          <w:p w14:paraId="54EF24D7" w14:textId="42B0C16C" w:rsidR="00051B42" w:rsidRPr="00314C50" w:rsidRDefault="00051B42" w:rsidP="00051B42">
            <w:pPr>
              <w:ind w:left="0" w:firstLine="0"/>
              <w:rPr>
                <w:b/>
                <w:caps/>
                <w:sz w:val="18"/>
              </w:rPr>
            </w:pPr>
            <w:bookmarkStart w:id="2" w:name="_Hlk113391247"/>
            <w:r w:rsidRPr="00314C50">
              <w:rPr>
                <w:b/>
                <w:caps/>
                <w:sz w:val="18"/>
              </w:rPr>
              <w:t>OK</w:t>
            </w:r>
          </w:p>
          <w:p w14:paraId="15E5C00B" w14:textId="1E5CA64C" w:rsidR="00051B42" w:rsidRPr="00054FD1" w:rsidRDefault="00051B42" w:rsidP="00051B42">
            <w:pPr>
              <w:ind w:left="0" w:firstLine="0"/>
              <w:rPr>
                <w:caps/>
                <w:sz w:val="18"/>
              </w:rPr>
            </w:pPr>
            <w:r w:rsidRPr="00054FD1">
              <w:rPr>
                <w:caps/>
                <w:sz w:val="18"/>
              </w:rPr>
              <w:t xml:space="preserve">profesor DE </w:t>
            </w:r>
            <w:r>
              <w:rPr>
                <w:caps/>
                <w:sz w:val="18"/>
              </w:rPr>
              <w:t xml:space="preserve">MUY BUEN </w:t>
            </w:r>
            <w:r w:rsidRPr="00054FD1">
              <w:rPr>
                <w:caps/>
                <w:sz w:val="18"/>
              </w:rPr>
              <w:t xml:space="preserve">DESEMPEÑO GENERAL. </w:t>
            </w:r>
            <w:r>
              <w:rPr>
                <w:caps/>
                <w:sz w:val="18"/>
              </w:rPr>
              <w:t xml:space="preserve">COMO asesor metodológico ha llevado a cabo sus tareas de forma normal, respondiendo a las exigencias del departamento de educación. en esta área tiene mucho campo de mejora, especialmente en la capacitación de profesores, la que podría tener una mejor planificación y ejecución a lo largo del año. </w:t>
            </w:r>
            <w:r w:rsidRPr="00054FD1">
              <w:rPr>
                <w:caps/>
                <w:sz w:val="18"/>
              </w:rPr>
              <w:t>Destaca por su trato cordial</w:t>
            </w:r>
            <w:r>
              <w:rPr>
                <w:caps/>
                <w:sz w:val="18"/>
              </w:rPr>
              <w:t xml:space="preserve"> y excelente disposición, </w:t>
            </w:r>
            <w:r w:rsidRPr="00054FD1">
              <w:rPr>
                <w:caps/>
                <w:sz w:val="18"/>
              </w:rPr>
              <w:t>CONTRIBUYENDO AL AMBIENTE LABORAL DEL CUERPO DE PROFESORES.</w:t>
            </w:r>
          </w:p>
          <w:bookmarkEnd w:id="2"/>
          <w:p w14:paraId="2A052A55" w14:textId="77777777" w:rsidR="00051B42" w:rsidRPr="00054FD1" w:rsidRDefault="00051B42" w:rsidP="00051B42">
            <w:pPr>
              <w:ind w:left="0" w:firstLine="0"/>
              <w:rPr>
                <w:sz w:val="18"/>
                <w:szCs w:val="24"/>
              </w:rPr>
            </w:pPr>
          </w:p>
          <w:p w14:paraId="6ECB31EC" w14:textId="77777777" w:rsidR="00051B42" w:rsidRPr="00054FD1" w:rsidRDefault="00051B42" w:rsidP="00051B42">
            <w:pPr>
              <w:ind w:left="0" w:firstLine="0"/>
              <w:rPr>
                <w:caps/>
                <w:sz w:val="18"/>
              </w:rPr>
            </w:pPr>
          </w:p>
        </w:tc>
      </w:tr>
      <w:tr w:rsidR="00051B42" w14:paraId="61AD34C1" w14:textId="77777777" w:rsidTr="002631B7">
        <w:tc>
          <w:tcPr>
            <w:tcW w:w="1818" w:type="dxa"/>
            <w:vAlign w:val="center"/>
          </w:tcPr>
          <w:p w14:paraId="44FCDF06" w14:textId="77777777" w:rsidR="00051B42" w:rsidRDefault="00051B42" w:rsidP="00051B42">
            <w:pPr>
              <w:spacing w:after="86" w:line="259" w:lineRule="auto"/>
              <w:ind w:left="0" w:right="-124" w:firstLine="0"/>
              <w:jc w:val="center"/>
              <w:rPr>
                <w:noProof/>
              </w:rPr>
            </w:pPr>
            <w:r w:rsidRPr="00314C50">
              <w:rPr>
                <w:noProof/>
              </w:rPr>
              <w:drawing>
                <wp:inline distT="0" distB="0" distL="0" distR="0" wp14:anchorId="753776C9" wp14:editId="6EED7E6E">
                  <wp:extent cx="680873" cy="972000"/>
                  <wp:effectExtent l="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80873" cy="972000"/>
                          </a:xfrm>
                          <a:prstGeom prst="rect">
                            <a:avLst/>
                          </a:prstGeom>
                        </pic:spPr>
                      </pic:pic>
                    </a:graphicData>
                  </a:graphic>
                </wp:inline>
              </w:drawing>
            </w:r>
          </w:p>
          <w:p w14:paraId="77BD04DE" w14:textId="47DB3E21" w:rsidR="00051B42" w:rsidRDefault="00051B42" w:rsidP="00051B42">
            <w:pPr>
              <w:spacing w:after="86" w:line="259" w:lineRule="auto"/>
              <w:ind w:left="0" w:right="-124" w:firstLine="0"/>
              <w:jc w:val="center"/>
              <w:rPr>
                <w:noProof/>
              </w:rPr>
            </w:pPr>
            <w:r>
              <w:rPr>
                <w:noProof/>
              </w:rPr>
              <w:t>M. PUENTES R.</w:t>
            </w:r>
          </w:p>
        </w:tc>
        <w:tc>
          <w:tcPr>
            <w:tcW w:w="10533" w:type="dxa"/>
            <w:vAlign w:val="center"/>
          </w:tcPr>
          <w:p w14:paraId="77CD9FBA" w14:textId="77777777" w:rsidR="00051B42" w:rsidRDefault="00051B42" w:rsidP="00051B42">
            <w:pPr>
              <w:ind w:left="0" w:firstLine="0"/>
              <w:rPr>
                <w:b/>
                <w:caps/>
                <w:sz w:val="18"/>
              </w:rPr>
            </w:pPr>
            <w:r>
              <w:rPr>
                <w:b/>
                <w:caps/>
                <w:sz w:val="18"/>
              </w:rPr>
              <w:t>OK</w:t>
            </w:r>
          </w:p>
          <w:p w14:paraId="2970A66C" w14:textId="26758D6C" w:rsidR="00051B42" w:rsidRPr="00314C50" w:rsidRDefault="00051B42" w:rsidP="00051B42">
            <w:pPr>
              <w:ind w:left="0" w:firstLine="0"/>
              <w:rPr>
                <w:b/>
                <w:caps/>
                <w:sz w:val="18"/>
              </w:rPr>
            </w:pPr>
            <w:r>
              <w:rPr>
                <w:caps/>
                <w:sz w:val="18"/>
              </w:rPr>
              <w:t>DOCENTE QUE SE HA INTEGRADO DE MUY BUENA MANERA AL RÉGIMEN DE LA ESCUELA NAVAL, DEMOSTRANDO CAPACIDAD DE ADAPTACIÓN Y PREOCUPACIÓN POR LOS CADETES. DESTACA POR SU BUENA DISPOSICIÓN HACIA LA RESOLUCIÓN DE DUCAS Y ACLARACIÓN DE CONTENIDOS.</w:t>
            </w:r>
          </w:p>
        </w:tc>
      </w:tr>
      <w:tr w:rsidR="00051B42" w14:paraId="54694A01" w14:textId="77777777" w:rsidTr="002631B7">
        <w:tc>
          <w:tcPr>
            <w:tcW w:w="1818" w:type="dxa"/>
            <w:vAlign w:val="center"/>
          </w:tcPr>
          <w:p w14:paraId="3CA67D32" w14:textId="73A7E0FC" w:rsidR="00051B42" w:rsidRDefault="00051B42" w:rsidP="00051B42">
            <w:pPr>
              <w:spacing w:after="86" w:line="259" w:lineRule="auto"/>
              <w:ind w:left="0" w:right="-124" w:firstLine="0"/>
              <w:jc w:val="center"/>
            </w:pPr>
            <w:r>
              <w:rPr>
                <w:noProof/>
              </w:rPr>
              <w:drawing>
                <wp:inline distT="0" distB="0" distL="0" distR="0" wp14:anchorId="411D80A0" wp14:editId="23DC546A">
                  <wp:extent cx="714402" cy="848096"/>
                  <wp:effectExtent l="0" t="0" r="0" b="0"/>
                  <wp:docPr id="187" name="Picture 187"/>
                  <wp:cNvGraphicFramePr/>
                  <a:graphic xmlns:a="http://schemas.openxmlformats.org/drawingml/2006/main">
                    <a:graphicData uri="http://schemas.openxmlformats.org/drawingml/2006/picture">
                      <pic:pic xmlns:pic="http://schemas.openxmlformats.org/drawingml/2006/picture">
                        <pic:nvPicPr>
                          <pic:cNvPr id="187" name="Picture 187"/>
                          <pic:cNvPicPr/>
                        </pic:nvPicPr>
                        <pic:blipFill>
                          <a:blip r:embed="rId34">
                            <a:extLst>
                              <a:ext uri="{28A0092B-C50C-407E-A947-70E740481C1C}">
                                <a14:useLocalDpi xmlns:a14="http://schemas.microsoft.com/office/drawing/2010/main" val="0"/>
                              </a:ext>
                            </a:extLst>
                          </a:blip>
                          <a:stretch>
                            <a:fillRect/>
                          </a:stretch>
                        </pic:blipFill>
                        <pic:spPr>
                          <a:xfrm>
                            <a:off x="0" y="0"/>
                            <a:ext cx="714402" cy="848096"/>
                          </a:xfrm>
                          <a:prstGeom prst="rect">
                            <a:avLst/>
                          </a:prstGeom>
                        </pic:spPr>
                      </pic:pic>
                    </a:graphicData>
                  </a:graphic>
                </wp:inline>
              </w:drawing>
            </w:r>
          </w:p>
          <w:p w14:paraId="458F0267" w14:textId="6278501E" w:rsidR="00051B42" w:rsidRDefault="00051B42" w:rsidP="00051B42">
            <w:pPr>
              <w:spacing w:after="86" w:line="259" w:lineRule="auto"/>
              <w:ind w:left="0" w:right="-124" w:firstLine="0"/>
              <w:jc w:val="center"/>
              <w:rPr>
                <w:noProof/>
              </w:rPr>
            </w:pPr>
            <w:r>
              <w:t>A. RAUCH P.</w:t>
            </w:r>
          </w:p>
        </w:tc>
        <w:tc>
          <w:tcPr>
            <w:tcW w:w="10533" w:type="dxa"/>
            <w:vAlign w:val="center"/>
          </w:tcPr>
          <w:p w14:paraId="1A974268" w14:textId="77777777" w:rsidR="00051B42" w:rsidRPr="005B3BDD" w:rsidRDefault="00051B42" w:rsidP="00051B42">
            <w:pPr>
              <w:ind w:left="0" w:firstLine="0"/>
              <w:rPr>
                <w:b/>
                <w:caps/>
                <w:sz w:val="18"/>
              </w:rPr>
            </w:pPr>
            <w:r w:rsidRPr="005B3BDD">
              <w:rPr>
                <w:b/>
                <w:caps/>
                <w:sz w:val="18"/>
              </w:rPr>
              <w:t>OK</w:t>
            </w:r>
          </w:p>
          <w:p w14:paraId="1A5BF240" w14:textId="54B5535D" w:rsidR="00051B42" w:rsidRPr="00054FD1" w:rsidRDefault="00051B42" w:rsidP="00051B42">
            <w:pPr>
              <w:ind w:left="0" w:firstLine="0"/>
              <w:rPr>
                <w:caps/>
                <w:sz w:val="18"/>
              </w:rPr>
            </w:pPr>
            <w:r>
              <w:rPr>
                <w:caps/>
                <w:sz w:val="18"/>
              </w:rPr>
              <w:t>DOCENTE</w:t>
            </w:r>
            <w:r w:rsidRPr="00054FD1">
              <w:rPr>
                <w:caps/>
                <w:sz w:val="18"/>
              </w:rPr>
              <w:t xml:space="preserve"> DE BUEN DESEMPEÑO GENERAL, </w:t>
            </w:r>
            <w:r>
              <w:rPr>
                <w:caps/>
                <w:sz w:val="18"/>
              </w:rPr>
              <w:t>DESTACA POR SER</w:t>
            </w:r>
            <w:r w:rsidRPr="00054FD1">
              <w:rPr>
                <w:caps/>
                <w:sz w:val="18"/>
              </w:rPr>
              <w:t xml:space="preserve"> respetuoso y preocupado del aprendizaje</w:t>
            </w:r>
            <w:r>
              <w:rPr>
                <w:caps/>
                <w:sz w:val="18"/>
              </w:rPr>
              <w:t xml:space="preserve"> DE SUS CADETES, SIENDO CORDIAL EN EL TRADO Y DEMOSTRANDO UNA MUY </w:t>
            </w:r>
            <w:r w:rsidRPr="00054FD1">
              <w:rPr>
                <w:caps/>
                <w:sz w:val="18"/>
              </w:rPr>
              <w:t xml:space="preserve">buena disposición </w:t>
            </w:r>
            <w:r>
              <w:rPr>
                <w:caps/>
                <w:sz w:val="18"/>
              </w:rPr>
              <w:t xml:space="preserve">PARA RESOLVER DUDAS Y ATENDER INQUIETUDES. DEBIDO A SUS CUALIDADES PERSONALES, LOGRA </w:t>
            </w:r>
            <w:r w:rsidRPr="00054FD1">
              <w:rPr>
                <w:caps/>
                <w:sz w:val="18"/>
              </w:rPr>
              <w:t>mantener un excelente ambiente en el aula.</w:t>
            </w:r>
          </w:p>
        </w:tc>
      </w:tr>
      <w:tr w:rsidR="00051B42" w14:paraId="401EB7D1" w14:textId="77777777" w:rsidTr="002631B7">
        <w:tc>
          <w:tcPr>
            <w:tcW w:w="1818" w:type="dxa"/>
            <w:vAlign w:val="center"/>
          </w:tcPr>
          <w:p w14:paraId="4A6799B8" w14:textId="0A6F25ED" w:rsidR="00051B42" w:rsidRDefault="00051B42" w:rsidP="00051B42">
            <w:pPr>
              <w:spacing w:after="86" w:line="259" w:lineRule="auto"/>
              <w:ind w:left="0" w:right="-124" w:firstLine="0"/>
              <w:jc w:val="center"/>
              <w:rPr>
                <w:noProof/>
              </w:rPr>
            </w:pPr>
            <w:r>
              <w:rPr>
                <w:noProof/>
              </w:rPr>
              <w:lastRenderedPageBreak/>
              <w:drawing>
                <wp:inline distT="0" distB="0" distL="0" distR="0" wp14:anchorId="6AC808F9" wp14:editId="7F19DA83">
                  <wp:extent cx="720000" cy="900000"/>
                  <wp:effectExtent l="0" t="0" r="0" b="0"/>
                  <wp:docPr id="184" name="Picture 184"/>
                  <wp:cNvGraphicFramePr/>
                  <a:graphic xmlns:a="http://schemas.openxmlformats.org/drawingml/2006/main">
                    <a:graphicData uri="http://schemas.openxmlformats.org/drawingml/2006/picture">
                      <pic:pic xmlns:pic="http://schemas.openxmlformats.org/drawingml/2006/picture">
                        <pic:nvPicPr>
                          <pic:cNvPr id="184" name="Picture 184"/>
                          <pic:cNvPicPr/>
                        </pic:nvPicPr>
                        <pic:blipFill>
                          <a:blip r:embed="rId35">
                            <a:extLst>
                              <a:ext uri="{28A0092B-C50C-407E-A947-70E740481C1C}">
                                <a14:useLocalDpi xmlns:a14="http://schemas.microsoft.com/office/drawing/2010/main" val="0"/>
                              </a:ext>
                            </a:extLst>
                          </a:blip>
                          <a:stretch>
                            <a:fillRect/>
                          </a:stretch>
                        </pic:blipFill>
                        <pic:spPr>
                          <a:xfrm>
                            <a:off x="0" y="0"/>
                            <a:ext cx="720000" cy="900000"/>
                          </a:xfrm>
                          <a:prstGeom prst="rect">
                            <a:avLst/>
                          </a:prstGeom>
                        </pic:spPr>
                      </pic:pic>
                    </a:graphicData>
                  </a:graphic>
                </wp:inline>
              </w:drawing>
            </w:r>
          </w:p>
          <w:p w14:paraId="12BB1383" w14:textId="0381086E" w:rsidR="00051B42" w:rsidRDefault="00051B42" w:rsidP="00051B42">
            <w:pPr>
              <w:spacing w:after="86" w:line="259" w:lineRule="auto"/>
              <w:ind w:left="0" w:right="-124" w:firstLine="0"/>
              <w:jc w:val="center"/>
              <w:rPr>
                <w:noProof/>
              </w:rPr>
            </w:pPr>
            <w:r>
              <w:rPr>
                <w:noProof/>
              </w:rPr>
              <w:t>J. RÍOS G.</w:t>
            </w:r>
          </w:p>
        </w:tc>
        <w:tc>
          <w:tcPr>
            <w:tcW w:w="10533" w:type="dxa"/>
            <w:vAlign w:val="center"/>
          </w:tcPr>
          <w:p w14:paraId="69D33DCC" w14:textId="77777777" w:rsidR="00051B42" w:rsidRPr="00A25D6C" w:rsidRDefault="00051B42" w:rsidP="00051B42">
            <w:pPr>
              <w:ind w:left="0" w:firstLine="0"/>
              <w:rPr>
                <w:b/>
                <w:caps/>
                <w:sz w:val="18"/>
              </w:rPr>
            </w:pPr>
            <w:r>
              <w:rPr>
                <w:b/>
                <w:caps/>
                <w:sz w:val="18"/>
              </w:rPr>
              <w:t>OK</w:t>
            </w:r>
          </w:p>
          <w:p w14:paraId="67F6B2C5" w14:textId="77777777" w:rsidR="00051B42" w:rsidRPr="00054FD1" w:rsidRDefault="00051B42" w:rsidP="00051B42">
            <w:pPr>
              <w:ind w:left="0" w:firstLine="0"/>
              <w:rPr>
                <w:caps/>
                <w:sz w:val="18"/>
              </w:rPr>
            </w:pPr>
            <w:r w:rsidRPr="00054FD1">
              <w:rPr>
                <w:caps/>
                <w:sz w:val="18"/>
              </w:rPr>
              <w:t>profesor DE muy buen DESEMPEÑO GENERAL.</w:t>
            </w:r>
            <w:r>
              <w:rPr>
                <w:caps/>
                <w:sz w:val="18"/>
              </w:rPr>
              <w:t xml:space="preserve"> ES RECONOCIDO POR SUS ALUMNOS DEBIDO AL GRAN CONOCIMIENTO Y DOMINIO DE LAS MATERIAS, ADEMÁS DE LOGRAR TRASPASAR LOS CONOCIMIETOS A TRAVÉS DE CLASES DIDÁCTIVAS Y ENTRETENIDAS QUE INVITAN A LOS CADETES A PARTICIPAR, DEBATIR Y DIALOGAR RESPECTO A TEMAS HISTÓRICOS. </w:t>
            </w:r>
            <w:r w:rsidRPr="00054FD1">
              <w:rPr>
                <w:caps/>
                <w:sz w:val="18"/>
              </w:rPr>
              <w:t xml:space="preserve">Destaca por su trato cordial y por la puntualidad en la entrega de la documentación.  </w:t>
            </w:r>
          </w:p>
          <w:p w14:paraId="2DE833FA" w14:textId="77777777" w:rsidR="00051B42" w:rsidRPr="00054FD1" w:rsidRDefault="00051B42" w:rsidP="00051B42">
            <w:pPr>
              <w:ind w:left="0" w:firstLine="0"/>
              <w:rPr>
                <w:caps/>
                <w:sz w:val="18"/>
              </w:rPr>
            </w:pPr>
          </w:p>
        </w:tc>
      </w:tr>
      <w:tr w:rsidR="00051B42" w14:paraId="3E71D69E" w14:textId="77777777" w:rsidTr="002631B7">
        <w:tc>
          <w:tcPr>
            <w:tcW w:w="1818" w:type="dxa"/>
            <w:vAlign w:val="center"/>
          </w:tcPr>
          <w:p w14:paraId="6AF0E80B" w14:textId="77777777" w:rsidR="00051B42" w:rsidRDefault="00051B42" w:rsidP="00051B42">
            <w:pPr>
              <w:spacing w:after="86" w:line="259" w:lineRule="auto"/>
              <w:ind w:left="0" w:right="-124" w:firstLine="0"/>
              <w:jc w:val="center"/>
              <w:rPr>
                <w:noProof/>
              </w:rPr>
            </w:pPr>
            <w:r w:rsidRPr="002F56EC">
              <w:rPr>
                <w:noProof/>
              </w:rPr>
              <w:drawing>
                <wp:inline distT="0" distB="0" distL="0" distR="0" wp14:anchorId="12928640" wp14:editId="1A351354">
                  <wp:extent cx="692475" cy="864000"/>
                  <wp:effectExtent l="0" t="0" r="0" b="0"/>
                  <wp:docPr id="9" name="Imagen 9" descr="C:\Users\17202744-k\Downloads\cdv_photo_1693576911_202309011001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7202744-k\Downloads\cdv_photo_1693576911_20230901100109.jpg"/>
                          <pic:cNvPicPr>
                            <a:picLocks noChangeAspect="1" noChangeArrowheads="1"/>
                          </pic:cNvPicPr>
                        </pic:nvPicPr>
                        <pic:blipFill rotWithShape="1">
                          <a:blip r:embed="rId36" cstate="print">
                            <a:extLst>
                              <a:ext uri="{28A0092B-C50C-407E-A947-70E740481C1C}">
                                <a14:useLocalDpi xmlns:a14="http://schemas.microsoft.com/office/drawing/2010/main" val="0"/>
                              </a:ext>
                            </a:extLst>
                          </a:blip>
                          <a:srcRect l="28669" t="35018" r="24153" b="37805"/>
                          <a:stretch/>
                        </pic:blipFill>
                        <pic:spPr bwMode="auto">
                          <a:xfrm>
                            <a:off x="0" y="0"/>
                            <a:ext cx="692475" cy="864000"/>
                          </a:xfrm>
                          <a:prstGeom prst="rect">
                            <a:avLst/>
                          </a:prstGeom>
                          <a:noFill/>
                          <a:ln>
                            <a:noFill/>
                          </a:ln>
                          <a:extLst>
                            <a:ext uri="{53640926-AAD7-44D8-BBD7-CCE9431645EC}">
                              <a14:shadowObscured xmlns:a14="http://schemas.microsoft.com/office/drawing/2010/main"/>
                            </a:ext>
                          </a:extLst>
                        </pic:spPr>
                      </pic:pic>
                    </a:graphicData>
                  </a:graphic>
                </wp:inline>
              </w:drawing>
            </w:r>
          </w:p>
          <w:p w14:paraId="0A107AD7" w14:textId="3702D523" w:rsidR="00051B42" w:rsidRDefault="00051B42" w:rsidP="00051B42">
            <w:pPr>
              <w:spacing w:after="86" w:line="259" w:lineRule="auto"/>
              <w:ind w:left="0" w:right="-124" w:firstLine="0"/>
              <w:jc w:val="center"/>
              <w:rPr>
                <w:noProof/>
              </w:rPr>
            </w:pPr>
            <w:r>
              <w:rPr>
                <w:noProof/>
              </w:rPr>
              <w:t>N. RÍOS P.</w:t>
            </w:r>
          </w:p>
        </w:tc>
        <w:tc>
          <w:tcPr>
            <w:tcW w:w="10533" w:type="dxa"/>
            <w:vAlign w:val="center"/>
          </w:tcPr>
          <w:p w14:paraId="7B3871B6" w14:textId="77777777" w:rsidR="00051B42" w:rsidRDefault="00051B42" w:rsidP="00051B42">
            <w:pPr>
              <w:ind w:left="0" w:firstLine="0"/>
              <w:rPr>
                <w:b/>
                <w:caps/>
                <w:sz w:val="18"/>
              </w:rPr>
            </w:pPr>
            <w:r>
              <w:rPr>
                <w:b/>
                <w:caps/>
                <w:sz w:val="18"/>
              </w:rPr>
              <w:t>OK</w:t>
            </w:r>
          </w:p>
          <w:p w14:paraId="35454B98" w14:textId="3F6F3D5E" w:rsidR="00051B42" w:rsidRDefault="00051B42" w:rsidP="00051B42">
            <w:pPr>
              <w:ind w:left="0" w:firstLine="0"/>
              <w:rPr>
                <w:b/>
                <w:caps/>
                <w:sz w:val="18"/>
              </w:rPr>
            </w:pPr>
            <w:r>
              <w:rPr>
                <w:caps/>
                <w:sz w:val="18"/>
              </w:rPr>
              <w:t>DOCENTE QUE HA LOGRADO INTEGRARSE MUY BIEN AL RÉGIMEN DE LA ESCUELA NAVAL, DESTACANDO POR LA PREOCUPACIÓN Y DISPOSICIÓN A ENSEÑAR QUE PRESENTA HACIA SUS ALUMNOS. SU EXCELENTE RENDIMIENTO PERMITIÓ QUE, ANTE LA RENUNCIA DE OTRO DOCENTE A SUS FUNCIONES DE ASESOR DE CURSO, ÉL TOMARA SU LUGAR, SIENDO RECONOCIDO POR LOS CADETES DEBIDO A SU DEDICACIÓN Y CERCANÍA PARA COMPRENDER LOS PROBLEMAS QUE PRESENTAN.</w:t>
            </w:r>
          </w:p>
        </w:tc>
      </w:tr>
      <w:tr w:rsidR="00051B42" w14:paraId="2C62A53A" w14:textId="77777777" w:rsidTr="002631B7">
        <w:tc>
          <w:tcPr>
            <w:tcW w:w="1818" w:type="dxa"/>
            <w:vAlign w:val="center"/>
          </w:tcPr>
          <w:p w14:paraId="0034B365" w14:textId="77777777" w:rsidR="00051B42" w:rsidRDefault="00051B42" w:rsidP="00051B42">
            <w:pPr>
              <w:spacing w:after="86" w:line="259" w:lineRule="auto"/>
              <w:ind w:left="0" w:right="-124" w:firstLine="0"/>
              <w:jc w:val="center"/>
              <w:rPr>
                <w:noProof/>
              </w:rPr>
            </w:pPr>
            <w:r>
              <w:rPr>
                <w:noProof/>
              </w:rPr>
              <w:drawing>
                <wp:inline distT="0" distB="0" distL="0" distR="0" wp14:anchorId="1A9FD753" wp14:editId="011439C3">
                  <wp:extent cx="706755" cy="856615"/>
                  <wp:effectExtent l="0" t="0" r="0" b="0"/>
                  <wp:docPr id="164" name="Picture 164"/>
                  <wp:cNvGraphicFramePr/>
                  <a:graphic xmlns:a="http://schemas.openxmlformats.org/drawingml/2006/main">
                    <a:graphicData uri="http://schemas.openxmlformats.org/drawingml/2006/picture">
                      <pic:pic xmlns:pic="http://schemas.openxmlformats.org/drawingml/2006/picture">
                        <pic:nvPicPr>
                          <pic:cNvPr id="164" name="Picture 164"/>
                          <pic:cNvPicPr/>
                        </pic:nvPicPr>
                        <pic:blipFill>
                          <a:blip r:embed="rId37">
                            <a:extLst>
                              <a:ext uri="{28A0092B-C50C-407E-A947-70E740481C1C}">
                                <a14:useLocalDpi xmlns:a14="http://schemas.microsoft.com/office/drawing/2010/main" val="0"/>
                              </a:ext>
                            </a:extLst>
                          </a:blip>
                          <a:stretch>
                            <a:fillRect/>
                          </a:stretch>
                        </pic:blipFill>
                        <pic:spPr>
                          <a:xfrm>
                            <a:off x="0" y="0"/>
                            <a:ext cx="706755" cy="856615"/>
                          </a:xfrm>
                          <a:prstGeom prst="rect">
                            <a:avLst/>
                          </a:prstGeom>
                        </pic:spPr>
                      </pic:pic>
                    </a:graphicData>
                  </a:graphic>
                </wp:inline>
              </w:drawing>
            </w:r>
          </w:p>
          <w:p w14:paraId="61DD53B9" w14:textId="39BC011F" w:rsidR="00051B42" w:rsidRDefault="00051B42" w:rsidP="00051B42">
            <w:pPr>
              <w:spacing w:after="86" w:line="259" w:lineRule="auto"/>
              <w:ind w:left="0" w:right="-124" w:firstLine="0"/>
              <w:jc w:val="center"/>
              <w:rPr>
                <w:noProof/>
              </w:rPr>
            </w:pPr>
            <w:r>
              <w:t>M. ROJAS B.</w:t>
            </w:r>
          </w:p>
        </w:tc>
        <w:tc>
          <w:tcPr>
            <w:tcW w:w="10533" w:type="dxa"/>
            <w:vAlign w:val="center"/>
          </w:tcPr>
          <w:p w14:paraId="695D3179" w14:textId="77777777" w:rsidR="00051B42" w:rsidRPr="00B75F06" w:rsidRDefault="00051B42" w:rsidP="00051B42">
            <w:pPr>
              <w:ind w:left="0" w:firstLine="0"/>
              <w:rPr>
                <w:b/>
                <w:caps/>
                <w:sz w:val="18"/>
              </w:rPr>
            </w:pPr>
            <w:r w:rsidRPr="00B75F06">
              <w:rPr>
                <w:b/>
                <w:caps/>
                <w:sz w:val="18"/>
              </w:rPr>
              <w:t>OK</w:t>
            </w:r>
          </w:p>
          <w:p w14:paraId="02E1D2DA" w14:textId="373FE9EA" w:rsidR="00051B42" w:rsidRPr="00054FD1" w:rsidRDefault="00051B42" w:rsidP="00051B42">
            <w:pPr>
              <w:ind w:left="0" w:firstLine="0"/>
              <w:rPr>
                <w:caps/>
                <w:sz w:val="18"/>
              </w:rPr>
            </w:pPr>
            <w:r>
              <w:rPr>
                <w:caps/>
                <w:sz w:val="18"/>
              </w:rPr>
              <w:t xml:space="preserve">DOCENTE </w:t>
            </w:r>
            <w:r w:rsidRPr="00054FD1">
              <w:rPr>
                <w:caps/>
                <w:sz w:val="18"/>
              </w:rPr>
              <w:t>DE EXCELENTE DESEM</w:t>
            </w:r>
            <w:r>
              <w:rPr>
                <w:caps/>
                <w:sz w:val="18"/>
              </w:rPr>
              <w:t>PEÑO GENERAL QUE COMO OFICIAL EN RETIRO SE PREOCUPA DE ENTREGAR LA MAYOR CANTIDAD DE EXPERIENCIAS Y CONOCIMIENTOS A LOS FUTUROS OFICIALES DE MARINA, DESPERTANDO EL INTERÉS DE ELLOS POR SEGUIR CON ÍMPETU LA CARRERA NAVAL. DESTACA POR TENER UNA METODOLOGÍA DE ENSEÑANZA DIDÁCTICA Y DEDICADA A QUE TODOS PUEDAN COMPRENDER LOS CONTENIDOS. TIENE UNA EXCELENTE DISPOSICIÓN Y TRATO CON LOS ALUMNOS Y PROFESORES.</w:t>
            </w:r>
          </w:p>
        </w:tc>
      </w:tr>
      <w:tr w:rsidR="00051B42" w14:paraId="2B9C94CB" w14:textId="77777777" w:rsidTr="002631B7">
        <w:tc>
          <w:tcPr>
            <w:tcW w:w="1818" w:type="dxa"/>
            <w:vAlign w:val="center"/>
          </w:tcPr>
          <w:p w14:paraId="551768C8" w14:textId="650EAAAB" w:rsidR="00051B42" w:rsidRDefault="00051B42" w:rsidP="00051B42">
            <w:pPr>
              <w:spacing w:after="86" w:line="259" w:lineRule="auto"/>
              <w:ind w:left="0" w:right="-124" w:firstLine="0"/>
              <w:jc w:val="center"/>
            </w:pPr>
            <w:r>
              <w:rPr>
                <w:noProof/>
              </w:rPr>
              <w:drawing>
                <wp:inline distT="0" distB="0" distL="0" distR="0" wp14:anchorId="2E687705" wp14:editId="78AAC5E4">
                  <wp:extent cx="714375" cy="859790"/>
                  <wp:effectExtent l="0" t="0" r="0" b="0"/>
                  <wp:docPr id="116" name="Picture 116"/>
                  <wp:cNvGraphicFramePr/>
                  <a:graphic xmlns:a="http://schemas.openxmlformats.org/drawingml/2006/main">
                    <a:graphicData uri="http://schemas.openxmlformats.org/drawingml/2006/picture">
                      <pic:pic xmlns:pic="http://schemas.openxmlformats.org/drawingml/2006/picture">
                        <pic:nvPicPr>
                          <pic:cNvPr id="116" name="Picture 116"/>
                          <pic:cNvPicPr/>
                        </pic:nvPicPr>
                        <pic:blipFill>
                          <a:blip r:embed="rId38">
                            <a:extLst>
                              <a:ext uri="{28A0092B-C50C-407E-A947-70E740481C1C}">
                                <a14:useLocalDpi xmlns:a14="http://schemas.microsoft.com/office/drawing/2010/main" val="0"/>
                              </a:ext>
                            </a:extLst>
                          </a:blip>
                          <a:stretch>
                            <a:fillRect/>
                          </a:stretch>
                        </pic:blipFill>
                        <pic:spPr>
                          <a:xfrm>
                            <a:off x="0" y="0"/>
                            <a:ext cx="714375" cy="859790"/>
                          </a:xfrm>
                          <a:prstGeom prst="rect">
                            <a:avLst/>
                          </a:prstGeom>
                        </pic:spPr>
                      </pic:pic>
                    </a:graphicData>
                  </a:graphic>
                </wp:inline>
              </w:drawing>
            </w:r>
          </w:p>
          <w:p w14:paraId="4960F5EE" w14:textId="301FF56F" w:rsidR="00051B42" w:rsidRDefault="00051B42" w:rsidP="00051B42">
            <w:pPr>
              <w:spacing w:after="86" w:line="259" w:lineRule="auto"/>
              <w:ind w:left="0" w:right="-124" w:firstLine="0"/>
              <w:jc w:val="center"/>
              <w:rPr>
                <w:noProof/>
              </w:rPr>
            </w:pPr>
            <w:r>
              <w:t>M. ROMÁN C.</w:t>
            </w:r>
          </w:p>
        </w:tc>
        <w:tc>
          <w:tcPr>
            <w:tcW w:w="10533" w:type="dxa"/>
            <w:vAlign w:val="center"/>
          </w:tcPr>
          <w:p w14:paraId="29FD929F" w14:textId="77777777" w:rsidR="00051B42" w:rsidRPr="00B75F06" w:rsidRDefault="00051B42" w:rsidP="00051B42">
            <w:pPr>
              <w:ind w:left="0" w:firstLine="0"/>
              <w:rPr>
                <w:b/>
                <w:caps/>
                <w:sz w:val="18"/>
              </w:rPr>
            </w:pPr>
            <w:r w:rsidRPr="00B75F06">
              <w:rPr>
                <w:b/>
                <w:caps/>
                <w:sz w:val="18"/>
              </w:rPr>
              <w:t>OK</w:t>
            </w:r>
          </w:p>
          <w:p w14:paraId="27C78095" w14:textId="7FEEA4B7" w:rsidR="00051B42" w:rsidRPr="00054FD1" w:rsidRDefault="00051B42" w:rsidP="00051B42">
            <w:pPr>
              <w:ind w:left="0" w:firstLine="0"/>
              <w:rPr>
                <w:caps/>
                <w:sz w:val="18"/>
              </w:rPr>
            </w:pPr>
            <w:r>
              <w:rPr>
                <w:caps/>
                <w:sz w:val="18"/>
              </w:rPr>
              <w:t>DOCENTE</w:t>
            </w:r>
            <w:r w:rsidRPr="00054FD1">
              <w:rPr>
                <w:caps/>
                <w:sz w:val="18"/>
              </w:rPr>
              <w:t xml:space="preserve"> DE </w:t>
            </w:r>
            <w:r>
              <w:rPr>
                <w:caps/>
                <w:sz w:val="18"/>
              </w:rPr>
              <w:t xml:space="preserve">EXCELENTE DESEMPEÑO GENERAL QUE CUENTA CON UNA GRAN </w:t>
            </w:r>
            <w:r w:rsidRPr="00054FD1">
              <w:rPr>
                <w:caps/>
                <w:sz w:val="18"/>
              </w:rPr>
              <w:t>EXPERIENCIA Y conocimiento de sus materias,</w:t>
            </w:r>
            <w:r>
              <w:rPr>
                <w:caps/>
                <w:sz w:val="18"/>
              </w:rPr>
              <w:t xml:space="preserve"> TIENE UN TRATO MUY CORDIAL TANTO CON ALUMNOS COMO PROFESORES Y DESTACA POR SU EXCELENTE DISPOSICIÓN Y PREOCUPACIÓN POR TRASPASAR LOS CONTENIDOS A LOS CADETES. COMO PROFESIONAL, SE MANTIENE EN CONTINUA MEJORA, SIENDO EVIDENCIA DE ELLO QUE ACTUALMENTE CURSA UN MAGISTER EN LA ACADEMIA NACIONAL DE ESTUDIOS POLÍTICOS Y ESTRATÉGICOS.</w:t>
            </w:r>
          </w:p>
        </w:tc>
      </w:tr>
      <w:tr w:rsidR="00051B42" w14:paraId="1C308BB2" w14:textId="77777777" w:rsidTr="002631B7">
        <w:tc>
          <w:tcPr>
            <w:tcW w:w="1818" w:type="dxa"/>
            <w:vAlign w:val="center"/>
          </w:tcPr>
          <w:p w14:paraId="5B2B1E1D" w14:textId="7EB65D73" w:rsidR="00051B42" w:rsidRDefault="00051B42" w:rsidP="00051B42">
            <w:pPr>
              <w:spacing w:after="0" w:line="259" w:lineRule="auto"/>
              <w:ind w:left="-33" w:firstLine="0"/>
              <w:jc w:val="center"/>
            </w:pPr>
            <w:r>
              <w:rPr>
                <w:noProof/>
              </w:rPr>
              <w:drawing>
                <wp:inline distT="0" distB="0" distL="0" distR="0" wp14:anchorId="241CFAAF" wp14:editId="0A27E6C3">
                  <wp:extent cx="698412" cy="857022"/>
                  <wp:effectExtent l="0" t="0" r="0" b="0"/>
                  <wp:docPr id="122" name="Picture 122"/>
                  <wp:cNvGraphicFramePr/>
                  <a:graphic xmlns:a="http://schemas.openxmlformats.org/drawingml/2006/main">
                    <a:graphicData uri="http://schemas.openxmlformats.org/drawingml/2006/picture">
                      <pic:pic xmlns:pic="http://schemas.openxmlformats.org/drawingml/2006/picture">
                        <pic:nvPicPr>
                          <pic:cNvPr id="122" name="Picture 122"/>
                          <pic:cNvPicPr/>
                        </pic:nvPicPr>
                        <pic:blipFill>
                          <a:blip r:embed="rId39">
                            <a:extLst>
                              <a:ext uri="{28A0092B-C50C-407E-A947-70E740481C1C}">
                                <a14:useLocalDpi xmlns:a14="http://schemas.microsoft.com/office/drawing/2010/main" val="0"/>
                              </a:ext>
                            </a:extLst>
                          </a:blip>
                          <a:stretch>
                            <a:fillRect/>
                          </a:stretch>
                        </pic:blipFill>
                        <pic:spPr>
                          <a:xfrm>
                            <a:off x="0" y="0"/>
                            <a:ext cx="698412" cy="857022"/>
                          </a:xfrm>
                          <a:prstGeom prst="rect">
                            <a:avLst/>
                          </a:prstGeom>
                        </pic:spPr>
                      </pic:pic>
                    </a:graphicData>
                  </a:graphic>
                </wp:inline>
              </w:drawing>
            </w:r>
          </w:p>
          <w:p w14:paraId="17AAB132" w14:textId="4A2E67E4" w:rsidR="00051B42" w:rsidRDefault="00051B42" w:rsidP="00051B42">
            <w:pPr>
              <w:spacing w:after="0" w:line="259" w:lineRule="auto"/>
              <w:ind w:left="-33" w:firstLine="0"/>
              <w:jc w:val="center"/>
            </w:pPr>
            <w:r>
              <w:t>M. RUIZ D.</w:t>
            </w:r>
          </w:p>
        </w:tc>
        <w:tc>
          <w:tcPr>
            <w:tcW w:w="10533" w:type="dxa"/>
            <w:vAlign w:val="center"/>
          </w:tcPr>
          <w:p w14:paraId="7BBBAC78" w14:textId="77777777" w:rsidR="00051B42" w:rsidRPr="00CE3A0D" w:rsidRDefault="00051B42" w:rsidP="00051B42">
            <w:pPr>
              <w:ind w:left="0" w:firstLine="0"/>
              <w:rPr>
                <w:b/>
                <w:caps/>
                <w:sz w:val="18"/>
              </w:rPr>
            </w:pPr>
            <w:r w:rsidRPr="00CE3A0D">
              <w:rPr>
                <w:b/>
                <w:caps/>
                <w:sz w:val="18"/>
              </w:rPr>
              <w:t>OK</w:t>
            </w:r>
          </w:p>
          <w:p w14:paraId="0A5C90ED" w14:textId="69D463B7" w:rsidR="00051B42" w:rsidRPr="00054FD1" w:rsidRDefault="00051B42" w:rsidP="00051B42">
            <w:pPr>
              <w:ind w:left="0" w:firstLine="0"/>
              <w:rPr>
                <w:caps/>
                <w:sz w:val="18"/>
              </w:rPr>
            </w:pPr>
            <w:r>
              <w:rPr>
                <w:caps/>
                <w:sz w:val="18"/>
              </w:rPr>
              <w:t>ASESORA DE EVALUACIÓN</w:t>
            </w:r>
            <w:r w:rsidRPr="00054FD1">
              <w:rPr>
                <w:caps/>
                <w:sz w:val="18"/>
              </w:rPr>
              <w:t xml:space="preserve"> DE SOBRESALIENTE DESEMPEÑO GENERAL. </w:t>
            </w:r>
            <w:r>
              <w:rPr>
                <w:caps/>
                <w:sz w:val="18"/>
              </w:rPr>
              <w:t xml:space="preserve">DESTACA EN SU PREOCUPACIÓN POR CUMPLIR CON LO EXIGIDO, ENTREGANDO SIEMPRE UN VALOR AGREGADO A LO QUE SE ENCUENTRA BAJO SU RESPONSABILIDAD. ES PUNTUAL Y ORDENADA, LO QUE PERMITE LLEVAR UNA SUPERVISIÓN CORRECTA A LOS PROCESOS EVALUATIVOS DE LA ESCUELA NAVAL. TIENE UNA GRAN DISPOSICIÓN A AYUDAR Y A TOMAR TAREAS FUERA DE SU RESPONSABILIDAD PARA APOYAR LA LABOR DE LA UAC, SOBREPONIENDO EL INTERÉS DE LA ESCUELA NAVAL POR SOBRE EL INTERÉS PERSONAL. </w:t>
            </w:r>
            <w:r w:rsidRPr="00054FD1">
              <w:rPr>
                <w:caps/>
                <w:sz w:val="18"/>
              </w:rPr>
              <w:t xml:space="preserve">participa de </w:t>
            </w:r>
            <w:r>
              <w:rPr>
                <w:caps/>
                <w:sz w:val="18"/>
              </w:rPr>
              <w:t>LA GRAN MAYORÍA DE</w:t>
            </w:r>
            <w:r w:rsidRPr="00054FD1">
              <w:rPr>
                <w:caps/>
                <w:sz w:val="18"/>
              </w:rPr>
              <w:t xml:space="preserve"> las actividades de la escuela naval Y </w:t>
            </w:r>
            <w:r>
              <w:rPr>
                <w:caps/>
                <w:sz w:val="18"/>
              </w:rPr>
              <w:t>CONTRIBUYE</w:t>
            </w:r>
            <w:r w:rsidRPr="00054FD1">
              <w:rPr>
                <w:caps/>
                <w:sz w:val="18"/>
              </w:rPr>
              <w:t xml:space="preserve"> A UN AMBIENTE AGRADABLE DE TRABAJO CON EL RESTO DE LOS PROFESORES.</w:t>
            </w:r>
          </w:p>
        </w:tc>
      </w:tr>
      <w:tr w:rsidR="00051B42" w14:paraId="20BBE2F4" w14:textId="77777777" w:rsidTr="002631B7">
        <w:tc>
          <w:tcPr>
            <w:tcW w:w="1818" w:type="dxa"/>
            <w:vAlign w:val="center"/>
          </w:tcPr>
          <w:p w14:paraId="294548A9" w14:textId="77777777" w:rsidR="00051B42" w:rsidRDefault="00051B42" w:rsidP="00051B42">
            <w:pPr>
              <w:spacing w:after="86" w:line="259" w:lineRule="auto"/>
              <w:ind w:left="0" w:right="-124" w:firstLine="0"/>
              <w:jc w:val="center"/>
              <w:rPr>
                <w:noProof/>
              </w:rPr>
            </w:pPr>
            <w:r>
              <w:rPr>
                <w:noProof/>
              </w:rPr>
              <w:lastRenderedPageBreak/>
              <w:drawing>
                <wp:inline distT="0" distB="0" distL="0" distR="0" wp14:anchorId="392BC97E" wp14:editId="5FDDB585">
                  <wp:extent cx="681990" cy="856615"/>
                  <wp:effectExtent l="0" t="0" r="0" b="0"/>
                  <wp:docPr id="125" name="Picture 125"/>
                  <wp:cNvGraphicFramePr/>
                  <a:graphic xmlns:a="http://schemas.openxmlformats.org/drawingml/2006/main">
                    <a:graphicData uri="http://schemas.openxmlformats.org/drawingml/2006/picture">
                      <pic:pic xmlns:pic="http://schemas.openxmlformats.org/drawingml/2006/picture">
                        <pic:nvPicPr>
                          <pic:cNvPr id="125" name="Picture 125"/>
                          <pic:cNvPicPr/>
                        </pic:nvPicPr>
                        <pic:blipFill>
                          <a:blip r:embed="rId40">
                            <a:extLst>
                              <a:ext uri="{28A0092B-C50C-407E-A947-70E740481C1C}">
                                <a14:useLocalDpi xmlns:a14="http://schemas.microsoft.com/office/drawing/2010/main" val="0"/>
                              </a:ext>
                            </a:extLst>
                          </a:blip>
                          <a:stretch>
                            <a:fillRect/>
                          </a:stretch>
                        </pic:blipFill>
                        <pic:spPr>
                          <a:xfrm>
                            <a:off x="0" y="0"/>
                            <a:ext cx="681990" cy="856615"/>
                          </a:xfrm>
                          <a:prstGeom prst="rect">
                            <a:avLst/>
                          </a:prstGeom>
                        </pic:spPr>
                      </pic:pic>
                    </a:graphicData>
                  </a:graphic>
                </wp:inline>
              </w:drawing>
            </w:r>
          </w:p>
          <w:p w14:paraId="2498F4A0" w14:textId="3F30CA1E" w:rsidR="00051B42" w:rsidRDefault="00051B42" w:rsidP="00051B42">
            <w:pPr>
              <w:spacing w:after="101" w:line="259" w:lineRule="auto"/>
              <w:ind w:left="-33" w:firstLine="0"/>
              <w:jc w:val="center"/>
              <w:rPr>
                <w:noProof/>
              </w:rPr>
            </w:pPr>
            <w:r w:rsidRPr="00184F9F">
              <w:rPr>
                <w:lang w:val="en-US"/>
              </w:rPr>
              <w:t>J. SÁNCHEZ E.</w:t>
            </w:r>
          </w:p>
        </w:tc>
        <w:tc>
          <w:tcPr>
            <w:tcW w:w="10533" w:type="dxa"/>
            <w:vAlign w:val="center"/>
          </w:tcPr>
          <w:p w14:paraId="7809612F" w14:textId="77777777" w:rsidR="00051B42" w:rsidRPr="00791804" w:rsidRDefault="00051B42" w:rsidP="00051B42">
            <w:pPr>
              <w:ind w:left="0" w:firstLine="0"/>
              <w:rPr>
                <w:b/>
                <w:caps/>
                <w:sz w:val="18"/>
              </w:rPr>
            </w:pPr>
            <w:r w:rsidRPr="00791804">
              <w:rPr>
                <w:b/>
                <w:caps/>
                <w:sz w:val="18"/>
              </w:rPr>
              <w:t>OK</w:t>
            </w:r>
          </w:p>
          <w:p w14:paraId="1AE249B4" w14:textId="77777777" w:rsidR="00051B42" w:rsidRPr="00054FD1" w:rsidRDefault="00051B42" w:rsidP="00051B42">
            <w:pPr>
              <w:ind w:left="0" w:firstLine="0"/>
              <w:rPr>
                <w:caps/>
                <w:sz w:val="18"/>
              </w:rPr>
            </w:pPr>
            <w:r>
              <w:rPr>
                <w:caps/>
                <w:sz w:val="18"/>
              </w:rPr>
              <w:t>DOCENTE</w:t>
            </w:r>
            <w:r w:rsidRPr="00054FD1">
              <w:rPr>
                <w:caps/>
                <w:sz w:val="18"/>
              </w:rPr>
              <w:t xml:space="preserve"> DE MUY BUEN DESEMPEÑO GENERAL.</w:t>
            </w:r>
            <w:r>
              <w:rPr>
                <w:caps/>
                <w:sz w:val="18"/>
              </w:rPr>
              <w:t xml:space="preserve"> SUS ALUMNOS LA RECONOCEN COMO UNA PROFESIONAL QUE SE PREOCUPA POR el aprendizaje de ELLOS, CON UNA GRAN DISPOSICIÓN </w:t>
            </w:r>
            <w:r w:rsidRPr="00054FD1">
              <w:rPr>
                <w:caps/>
                <w:sz w:val="18"/>
              </w:rPr>
              <w:t xml:space="preserve">a atender consultas y dudas. </w:t>
            </w:r>
            <w:r>
              <w:rPr>
                <w:caps/>
                <w:sz w:val="18"/>
              </w:rPr>
              <w:t xml:space="preserve">ES RESPONSABLE EN SUS LABORES Y FLEXIBLE, CONTRIBUYENDO AL CAMBIANTE ESCENARIO QUE CARACTERIZA EL RÉGIMEN DE LA ESCUELA NAVAL. </w:t>
            </w:r>
          </w:p>
          <w:p w14:paraId="1AED6802" w14:textId="77777777" w:rsidR="00051B42" w:rsidRPr="00054FD1" w:rsidRDefault="00051B42" w:rsidP="00051B42">
            <w:pPr>
              <w:ind w:left="0" w:firstLine="0"/>
              <w:rPr>
                <w:caps/>
                <w:sz w:val="18"/>
              </w:rPr>
            </w:pPr>
          </w:p>
        </w:tc>
      </w:tr>
      <w:tr w:rsidR="00051B42" w14:paraId="75F9699B" w14:textId="77777777" w:rsidTr="002631B7">
        <w:tc>
          <w:tcPr>
            <w:tcW w:w="1818" w:type="dxa"/>
            <w:vAlign w:val="center"/>
          </w:tcPr>
          <w:p w14:paraId="66BDFC3F" w14:textId="352C043B" w:rsidR="00051B42" w:rsidRDefault="00051B42" w:rsidP="00051B42">
            <w:pPr>
              <w:spacing w:after="86" w:line="259" w:lineRule="auto"/>
              <w:ind w:left="0" w:right="-124" w:firstLine="0"/>
              <w:jc w:val="center"/>
              <w:rPr>
                <w:lang w:val="en-US"/>
              </w:rPr>
            </w:pPr>
            <w:r>
              <w:rPr>
                <w:noProof/>
              </w:rPr>
              <w:drawing>
                <wp:inline distT="0" distB="0" distL="0" distR="0" wp14:anchorId="0D347F51" wp14:editId="3205025F">
                  <wp:extent cx="714375" cy="857885"/>
                  <wp:effectExtent l="0" t="0" r="0" b="0"/>
                  <wp:docPr id="128" name="Picture 128"/>
                  <wp:cNvGraphicFramePr/>
                  <a:graphic xmlns:a="http://schemas.openxmlformats.org/drawingml/2006/main">
                    <a:graphicData uri="http://schemas.openxmlformats.org/drawingml/2006/picture">
                      <pic:pic xmlns:pic="http://schemas.openxmlformats.org/drawingml/2006/picture">
                        <pic:nvPicPr>
                          <pic:cNvPr id="128" name="Picture 128"/>
                          <pic:cNvPicPr/>
                        </pic:nvPicPr>
                        <pic:blipFill>
                          <a:blip r:embed="rId41">
                            <a:extLst>
                              <a:ext uri="{28A0092B-C50C-407E-A947-70E740481C1C}">
                                <a14:useLocalDpi xmlns:a14="http://schemas.microsoft.com/office/drawing/2010/main" val="0"/>
                              </a:ext>
                            </a:extLst>
                          </a:blip>
                          <a:stretch>
                            <a:fillRect/>
                          </a:stretch>
                        </pic:blipFill>
                        <pic:spPr>
                          <a:xfrm>
                            <a:off x="0" y="0"/>
                            <a:ext cx="714375" cy="857885"/>
                          </a:xfrm>
                          <a:prstGeom prst="rect">
                            <a:avLst/>
                          </a:prstGeom>
                        </pic:spPr>
                      </pic:pic>
                    </a:graphicData>
                  </a:graphic>
                </wp:inline>
              </w:drawing>
            </w:r>
          </w:p>
          <w:p w14:paraId="22F3AC9A" w14:textId="66F52CA1" w:rsidR="00051B42" w:rsidRDefault="00051B42" w:rsidP="00051B42">
            <w:pPr>
              <w:spacing w:after="86" w:line="259" w:lineRule="auto"/>
              <w:ind w:left="0" w:right="-124" w:firstLine="0"/>
              <w:jc w:val="center"/>
              <w:rPr>
                <w:noProof/>
              </w:rPr>
            </w:pPr>
            <w:r w:rsidRPr="00184F9F">
              <w:rPr>
                <w:lang w:val="en-US"/>
              </w:rPr>
              <w:t>J. SIELFELD F.</w:t>
            </w:r>
          </w:p>
        </w:tc>
        <w:tc>
          <w:tcPr>
            <w:tcW w:w="10533" w:type="dxa"/>
            <w:vAlign w:val="center"/>
          </w:tcPr>
          <w:p w14:paraId="100B4E0B" w14:textId="77777777" w:rsidR="00051B42" w:rsidRPr="003E3590" w:rsidRDefault="00051B42" w:rsidP="00051B42">
            <w:pPr>
              <w:ind w:left="0" w:firstLine="0"/>
              <w:rPr>
                <w:b/>
                <w:caps/>
                <w:sz w:val="18"/>
              </w:rPr>
            </w:pPr>
            <w:bookmarkStart w:id="3" w:name="_Hlk113392640"/>
            <w:bookmarkStart w:id="4" w:name="_Hlk113392641"/>
            <w:r w:rsidRPr="003E3590">
              <w:rPr>
                <w:b/>
                <w:caps/>
                <w:sz w:val="18"/>
              </w:rPr>
              <w:t>OK</w:t>
            </w:r>
          </w:p>
          <w:p w14:paraId="79315E3E" w14:textId="1F67B5C4" w:rsidR="00051B42" w:rsidRPr="00054FD1" w:rsidRDefault="00051B42" w:rsidP="00051B42">
            <w:pPr>
              <w:ind w:left="0" w:firstLine="0"/>
              <w:rPr>
                <w:caps/>
                <w:sz w:val="18"/>
              </w:rPr>
            </w:pPr>
            <w:r>
              <w:rPr>
                <w:caps/>
                <w:sz w:val="18"/>
              </w:rPr>
              <w:t>DOCENTE</w:t>
            </w:r>
            <w:r w:rsidRPr="00054FD1">
              <w:rPr>
                <w:caps/>
                <w:sz w:val="18"/>
              </w:rPr>
              <w:t xml:space="preserve"> DE SOBRESALIENTE DESEMPEÑO GENERAL. </w:t>
            </w:r>
            <w:r>
              <w:rPr>
                <w:caps/>
                <w:sz w:val="18"/>
              </w:rPr>
              <w:t xml:space="preserve">DESTACA POR SU RESPONSABILIDAD Y DEDICACIÓN AL CUMPLIMIENTO DE SUS LABORES COMO JEFE DE FACULTAD. DE TRATO CORDIAL Y METODOLOGÍA DIDÁCTICA QUE PERMITE UN EXCELENTE TRASPASO DE CONTENIDOS A LOS ALUMNOS EN LA SALA DE CLASES. CUENTA CON UN ALTO COMPROMISO, </w:t>
            </w:r>
            <w:r w:rsidRPr="00054FD1">
              <w:rPr>
                <w:caps/>
                <w:sz w:val="18"/>
              </w:rPr>
              <w:t>Participa</w:t>
            </w:r>
            <w:r>
              <w:rPr>
                <w:caps/>
                <w:sz w:val="18"/>
              </w:rPr>
              <w:t>NDO</w:t>
            </w:r>
            <w:r w:rsidRPr="00054FD1">
              <w:rPr>
                <w:caps/>
                <w:sz w:val="18"/>
              </w:rPr>
              <w:t xml:space="preserve"> de todas las actividades de la Escuela Naval.</w:t>
            </w:r>
            <w:bookmarkEnd w:id="3"/>
            <w:bookmarkEnd w:id="4"/>
          </w:p>
        </w:tc>
      </w:tr>
      <w:tr w:rsidR="00051B42" w14:paraId="3020AF21" w14:textId="77777777" w:rsidTr="002631B7">
        <w:tc>
          <w:tcPr>
            <w:tcW w:w="1818" w:type="dxa"/>
            <w:vAlign w:val="center"/>
          </w:tcPr>
          <w:p w14:paraId="3AB91B89" w14:textId="74AB2439" w:rsidR="00051B42" w:rsidRDefault="00051B42" w:rsidP="00051B42">
            <w:pPr>
              <w:spacing w:after="86" w:line="259" w:lineRule="auto"/>
              <w:ind w:left="0" w:right="-124" w:firstLine="0"/>
              <w:jc w:val="center"/>
              <w:rPr>
                <w:lang w:val="en-US"/>
              </w:rPr>
            </w:pPr>
            <w:r>
              <w:rPr>
                <w:noProof/>
              </w:rPr>
              <w:drawing>
                <wp:inline distT="0" distB="0" distL="0" distR="0" wp14:anchorId="7D910448" wp14:editId="3F5E37EA">
                  <wp:extent cx="706578" cy="858152"/>
                  <wp:effectExtent l="0" t="0" r="0" b="0"/>
                  <wp:docPr id="131" name="Picture 131"/>
                  <wp:cNvGraphicFramePr/>
                  <a:graphic xmlns:a="http://schemas.openxmlformats.org/drawingml/2006/main">
                    <a:graphicData uri="http://schemas.openxmlformats.org/drawingml/2006/picture">
                      <pic:pic xmlns:pic="http://schemas.openxmlformats.org/drawingml/2006/picture">
                        <pic:nvPicPr>
                          <pic:cNvPr id="131" name="Picture 131"/>
                          <pic:cNvPicPr/>
                        </pic:nvPicPr>
                        <pic:blipFill>
                          <a:blip r:embed="rId42">
                            <a:extLst>
                              <a:ext uri="{28A0092B-C50C-407E-A947-70E740481C1C}">
                                <a14:useLocalDpi xmlns:a14="http://schemas.microsoft.com/office/drawing/2010/main" val="0"/>
                              </a:ext>
                            </a:extLst>
                          </a:blip>
                          <a:stretch>
                            <a:fillRect/>
                          </a:stretch>
                        </pic:blipFill>
                        <pic:spPr>
                          <a:xfrm>
                            <a:off x="0" y="0"/>
                            <a:ext cx="706578" cy="858152"/>
                          </a:xfrm>
                          <a:prstGeom prst="rect">
                            <a:avLst/>
                          </a:prstGeom>
                        </pic:spPr>
                      </pic:pic>
                    </a:graphicData>
                  </a:graphic>
                </wp:inline>
              </w:drawing>
            </w:r>
          </w:p>
          <w:p w14:paraId="6C1CDBEA" w14:textId="58D33C31" w:rsidR="00051B42" w:rsidRDefault="00051B42" w:rsidP="00051B42">
            <w:pPr>
              <w:spacing w:after="86" w:line="259" w:lineRule="auto"/>
              <w:ind w:left="0" w:right="-124" w:firstLine="0"/>
              <w:jc w:val="center"/>
              <w:rPr>
                <w:noProof/>
              </w:rPr>
            </w:pPr>
            <w:r w:rsidRPr="00184F9F">
              <w:rPr>
                <w:lang w:val="en-US"/>
              </w:rPr>
              <w:t>E. SIMS S.</w:t>
            </w:r>
          </w:p>
        </w:tc>
        <w:tc>
          <w:tcPr>
            <w:tcW w:w="10533" w:type="dxa"/>
            <w:vAlign w:val="center"/>
          </w:tcPr>
          <w:p w14:paraId="20C6AD8F" w14:textId="77777777" w:rsidR="00051B42" w:rsidRPr="003F0329" w:rsidRDefault="00051B42" w:rsidP="00051B42">
            <w:pPr>
              <w:ind w:left="0" w:firstLine="0"/>
              <w:rPr>
                <w:b/>
                <w:caps/>
                <w:sz w:val="18"/>
              </w:rPr>
            </w:pPr>
            <w:r w:rsidRPr="003F0329">
              <w:rPr>
                <w:b/>
                <w:caps/>
                <w:sz w:val="18"/>
              </w:rPr>
              <w:t>OK</w:t>
            </w:r>
          </w:p>
          <w:p w14:paraId="00FD1867" w14:textId="77777777" w:rsidR="00051B42" w:rsidRPr="00054FD1" w:rsidRDefault="00051B42" w:rsidP="00051B42">
            <w:pPr>
              <w:ind w:left="0" w:firstLine="0"/>
              <w:rPr>
                <w:caps/>
                <w:sz w:val="18"/>
              </w:rPr>
            </w:pPr>
            <w:r>
              <w:rPr>
                <w:caps/>
                <w:sz w:val="18"/>
              </w:rPr>
              <w:t>DOCENTE DE EXCELENTE DESEMPEÑO GENERAL Y</w:t>
            </w:r>
            <w:r w:rsidRPr="00054FD1">
              <w:rPr>
                <w:caps/>
                <w:sz w:val="18"/>
              </w:rPr>
              <w:t xml:space="preserve"> </w:t>
            </w:r>
            <w:r>
              <w:rPr>
                <w:caps/>
                <w:sz w:val="18"/>
              </w:rPr>
              <w:t xml:space="preserve">DE TRATO CORDIAL. DESTACA POR PROMOVER CLASES PARTICIPATIVAS EN LAS QUE ENTREGA UNA GRAN CANTIDAD DE EXPERIENCIAS LIGADAS AL ÁREA DE MANDO Y LIDERAZGO. ES EXIGENTE AL MOMENTO DE EVALUAR; SIN EMBARGO, LE ENTREGA TODAS LAS HERRAMIENTAS NECESARIAS A SUS ALUMNOS PARA ENFRENTAR DE BUENA MANERA LOS PROCESOS EVALUATIVOS. </w:t>
            </w:r>
            <w:r w:rsidRPr="00054FD1">
              <w:rPr>
                <w:caps/>
                <w:sz w:val="18"/>
              </w:rPr>
              <w:t>Participa de todas las actividades de la Escuela Naval.</w:t>
            </w:r>
          </w:p>
          <w:p w14:paraId="2A2D8A55" w14:textId="77777777" w:rsidR="00051B42" w:rsidRPr="00054FD1" w:rsidRDefault="00051B42" w:rsidP="00051B42">
            <w:pPr>
              <w:ind w:left="0" w:firstLine="0"/>
              <w:rPr>
                <w:caps/>
                <w:sz w:val="18"/>
              </w:rPr>
            </w:pPr>
          </w:p>
        </w:tc>
      </w:tr>
      <w:tr w:rsidR="00051B42" w14:paraId="73830D36" w14:textId="77777777" w:rsidTr="002631B7">
        <w:tc>
          <w:tcPr>
            <w:tcW w:w="1818" w:type="dxa"/>
            <w:vAlign w:val="center"/>
          </w:tcPr>
          <w:p w14:paraId="77F4897F" w14:textId="21FAA988" w:rsidR="00051B42" w:rsidRDefault="00051B42" w:rsidP="00051B42">
            <w:pPr>
              <w:tabs>
                <w:tab w:val="center" w:pos="1777"/>
                <w:tab w:val="center" w:pos="3055"/>
                <w:tab w:val="center" w:pos="4216"/>
                <w:tab w:val="center" w:pos="5497"/>
                <w:tab w:val="center" w:pos="6697"/>
                <w:tab w:val="center" w:pos="8023"/>
                <w:tab w:val="center" w:pos="9210"/>
                <w:tab w:val="center" w:pos="10457"/>
                <w:tab w:val="center" w:pos="11727"/>
              </w:tabs>
              <w:ind w:left="0" w:firstLine="0"/>
              <w:jc w:val="center"/>
              <w:rPr>
                <w:sz w:val="14"/>
              </w:rPr>
            </w:pPr>
            <w:r>
              <w:rPr>
                <w:noProof/>
              </w:rPr>
              <w:drawing>
                <wp:inline distT="0" distB="0" distL="0" distR="0" wp14:anchorId="420F1E9F" wp14:editId="59168956">
                  <wp:extent cx="714402" cy="858152"/>
                  <wp:effectExtent l="0" t="0" r="0" b="0"/>
                  <wp:docPr id="134" name="Picture 134"/>
                  <wp:cNvGraphicFramePr/>
                  <a:graphic xmlns:a="http://schemas.openxmlformats.org/drawingml/2006/main">
                    <a:graphicData uri="http://schemas.openxmlformats.org/drawingml/2006/picture">
                      <pic:pic xmlns:pic="http://schemas.openxmlformats.org/drawingml/2006/picture">
                        <pic:nvPicPr>
                          <pic:cNvPr id="134" name="Picture 134"/>
                          <pic:cNvPicPr/>
                        </pic:nvPicPr>
                        <pic:blipFill>
                          <a:blip r:embed="rId43"/>
                          <a:stretch>
                            <a:fillRect/>
                          </a:stretch>
                        </pic:blipFill>
                        <pic:spPr>
                          <a:xfrm>
                            <a:off x="0" y="0"/>
                            <a:ext cx="714402" cy="858152"/>
                          </a:xfrm>
                          <a:prstGeom prst="rect">
                            <a:avLst/>
                          </a:prstGeom>
                        </pic:spPr>
                      </pic:pic>
                    </a:graphicData>
                  </a:graphic>
                </wp:inline>
              </w:drawing>
            </w:r>
          </w:p>
          <w:p w14:paraId="10A07D51" w14:textId="25BDF82E" w:rsidR="00051B42" w:rsidRDefault="00051B42" w:rsidP="00051B42">
            <w:pPr>
              <w:tabs>
                <w:tab w:val="center" w:pos="1777"/>
                <w:tab w:val="center" w:pos="3055"/>
                <w:tab w:val="center" w:pos="4216"/>
                <w:tab w:val="center" w:pos="5497"/>
                <w:tab w:val="center" w:pos="6697"/>
                <w:tab w:val="center" w:pos="8023"/>
                <w:tab w:val="center" w:pos="9210"/>
                <w:tab w:val="center" w:pos="10457"/>
                <w:tab w:val="center" w:pos="11727"/>
              </w:tabs>
              <w:ind w:left="0" w:firstLine="0"/>
              <w:jc w:val="center"/>
            </w:pPr>
            <w:r>
              <w:rPr>
                <w:sz w:val="14"/>
              </w:rPr>
              <w:t>R. SORIA-GALVARRO D.</w:t>
            </w:r>
          </w:p>
        </w:tc>
        <w:tc>
          <w:tcPr>
            <w:tcW w:w="10533" w:type="dxa"/>
            <w:vAlign w:val="center"/>
          </w:tcPr>
          <w:p w14:paraId="26E2AFEF" w14:textId="77777777" w:rsidR="00051B42" w:rsidRPr="008737F4" w:rsidRDefault="00051B42" w:rsidP="00051B42">
            <w:pPr>
              <w:ind w:left="0" w:firstLine="0"/>
              <w:rPr>
                <w:b/>
                <w:caps/>
                <w:color w:val="auto"/>
                <w:sz w:val="18"/>
              </w:rPr>
            </w:pPr>
            <w:r w:rsidRPr="008737F4">
              <w:rPr>
                <w:b/>
                <w:caps/>
                <w:color w:val="auto"/>
                <w:sz w:val="18"/>
              </w:rPr>
              <w:t>OK</w:t>
            </w:r>
          </w:p>
          <w:p w14:paraId="77F4558D" w14:textId="61843B44" w:rsidR="00051B42" w:rsidRPr="00EE72DE" w:rsidRDefault="00051B42" w:rsidP="00051B42">
            <w:pPr>
              <w:ind w:left="0" w:firstLine="0"/>
              <w:rPr>
                <w:caps/>
                <w:color w:val="FF0000"/>
                <w:sz w:val="18"/>
              </w:rPr>
            </w:pPr>
            <w:r w:rsidRPr="008737F4">
              <w:rPr>
                <w:caps/>
                <w:color w:val="auto"/>
                <w:sz w:val="18"/>
              </w:rPr>
              <w:t xml:space="preserve">docente de </w:t>
            </w:r>
            <w:r>
              <w:rPr>
                <w:caps/>
                <w:color w:val="auto"/>
                <w:sz w:val="18"/>
              </w:rPr>
              <w:t>sobresaliente</w:t>
            </w:r>
            <w:r w:rsidRPr="008737F4">
              <w:rPr>
                <w:caps/>
                <w:color w:val="auto"/>
                <w:sz w:val="18"/>
              </w:rPr>
              <w:t xml:space="preserve"> DESEMPEÑO GENERAL. </w:t>
            </w:r>
            <w:r>
              <w:rPr>
                <w:caps/>
                <w:color w:val="auto"/>
                <w:sz w:val="18"/>
              </w:rPr>
              <w:t xml:space="preserve">CUENTA CON LA CAPACIDAD DE DESPERTAR EL INTERÉS DE SUS CADETES POR ASPECTOS RELACIONADOS A LA HISTORIA NAVAL, PROMOVIENDO UN AMBIENTE PROPICIO Para que integren los conocimientos fundamentales de dicha asignatura. </w:t>
            </w:r>
            <w:r w:rsidRPr="008737F4">
              <w:rPr>
                <w:caps/>
                <w:color w:val="auto"/>
                <w:sz w:val="18"/>
              </w:rPr>
              <w:t xml:space="preserve">DEMUESTRA UN </w:t>
            </w:r>
            <w:r>
              <w:rPr>
                <w:caps/>
                <w:color w:val="auto"/>
                <w:sz w:val="18"/>
              </w:rPr>
              <w:t xml:space="preserve">acabado </w:t>
            </w:r>
            <w:r w:rsidRPr="008737F4">
              <w:rPr>
                <w:caps/>
                <w:color w:val="auto"/>
                <w:sz w:val="18"/>
              </w:rPr>
              <w:t>dominio temático, Vasta experiencia Y compromISO con el aprendizaje de los cadetes. participa de las DISTINTAS actividades de la escuela.</w:t>
            </w:r>
          </w:p>
        </w:tc>
      </w:tr>
      <w:tr w:rsidR="00822AD8" w14:paraId="3D7F83B4" w14:textId="77777777" w:rsidTr="002631B7">
        <w:tc>
          <w:tcPr>
            <w:tcW w:w="1818" w:type="dxa"/>
            <w:vAlign w:val="center"/>
          </w:tcPr>
          <w:p w14:paraId="117C5F4B" w14:textId="649981E9" w:rsidR="00822AD8" w:rsidRDefault="00822AD8" w:rsidP="00822AD8">
            <w:pPr>
              <w:spacing w:after="98" w:line="259" w:lineRule="auto"/>
              <w:ind w:left="-33" w:firstLine="0"/>
              <w:jc w:val="center"/>
              <w:rPr>
                <w:lang w:val="en-US"/>
              </w:rPr>
            </w:pPr>
            <w:r>
              <w:rPr>
                <w:noProof/>
              </w:rPr>
              <w:drawing>
                <wp:inline distT="0" distB="0" distL="0" distR="0" wp14:anchorId="67F6D53A" wp14:editId="5662A0AF">
                  <wp:extent cx="714375" cy="859536"/>
                  <wp:effectExtent l="0" t="0" r="0" b="0"/>
                  <wp:docPr id="142" name="Picture 142" descr="Foto montaje de la cara de un hombre con traje y corbata&#10;&#10;Descripción generada automáticamente"/>
                  <wp:cNvGraphicFramePr/>
                  <a:graphic xmlns:a="http://schemas.openxmlformats.org/drawingml/2006/main">
                    <a:graphicData uri="http://schemas.openxmlformats.org/drawingml/2006/picture">
                      <pic:pic xmlns:pic="http://schemas.openxmlformats.org/drawingml/2006/picture">
                        <pic:nvPicPr>
                          <pic:cNvPr id="142" name="Picture 142" descr="Foto montaje de la cara de un hombre con traje y corbata&#10;&#10;Descripción generada automáticamente"/>
                          <pic:cNvPicPr/>
                        </pic:nvPicPr>
                        <pic:blipFill>
                          <a:blip r:embed="rId44"/>
                          <a:stretch>
                            <a:fillRect/>
                          </a:stretch>
                        </pic:blipFill>
                        <pic:spPr>
                          <a:xfrm>
                            <a:off x="0" y="0"/>
                            <a:ext cx="714375" cy="859536"/>
                          </a:xfrm>
                          <a:prstGeom prst="rect">
                            <a:avLst/>
                          </a:prstGeom>
                        </pic:spPr>
                      </pic:pic>
                    </a:graphicData>
                  </a:graphic>
                </wp:inline>
              </w:drawing>
            </w:r>
          </w:p>
          <w:p w14:paraId="22C5F2F1" w14:textId="32CB727E" w:rsidR="00822AD8" w:rsidRDefault="00822AD8" w:rsidP="00822AD8">
            <w:pPr>
              <w:spacing w:after="98" w:line="259" w:lineRule="auto"/>
              <w:ind w:left="-33" w:firstLine="0"/>
              <w:jc w:val="center"/>
              <w:rPr>
                <w:noProof/>
              </w:rPr>
            </w:pPr>
            <w:r w:rsidRPr="009D4331">
              <w:rPr>
                <w:lang w:val="en-US"/>
              </w:rPr>
              <w:t>C. VIDAL S.</w:t>
            </w:r>
          </w:p>
        </w:tc>
        <w:tc>
          <w:tcPr>
            <w:tcW w:w="10533" w:type="dxa"/>
            <w:vAlign w:val="center"/>
          </w:tcPr>
          <w:p w14:paraId="31880928" w14:textId="77777777" w:rsidR="00822AD8" w:rsidRPr="003E48D4" w:rsidRDefault="00822AD8" w:rsidP="00822AD8">
            <w:pPr>
              <w:ind w:left="0" w:firstLine="0"/>
              <w:rPr>
                <w:b/>
                <w:caps/>
                <w:sz w:val="18"/>
              </w:rPr>
            </w:pPr>
            <w:r w:rsidRPr="003E48D4">
              <w:rPr>
                <w:b/>
                <w:caps/>
                <w:sz w:val="18"/>
              </w:rPr>
              <w:t>ok</w:t>
            </w:r>
          </w:p>
          <w:p w14:paraId="4AD40D8F" w14:textId="77777777" w:rsidR="00822AD8" w:rsidRPr="00054FD1" w:rsidRDefault="00822AD8" w:rsidP="00822AD8">
            <w:pPr>
              <w:ind w:left="0" w:firstLine="0"/>
              <w:rPr>
                <w:caps/>
                <w:sz w:val="18"/>
              </w:rPr>
            </w:pPr>
            <w:r>
              <w:rPr>
                <w:caps/>
                <w:sz w:val="18"/>
              </w:rPr>
              <w:t xml:space="preserve">DOCENTE </w:t>
            </w:r>
            <w:r w:rsidRPr="00054FD1">
              <w:rPr>
                <w:caps/>
                <w:sz w:val="18"/>
              </w:rPr>
              <w:t xml:space="preserve">DE BUEN DESEMPEÑO GENERAL, </w:t>
            </w:r>
            <w:r>
              <w:rPr>
                <w:caps/>
                <w:sz w:val="18"/>
              </w:rPr>
              <w:t>QUE DESTACA POR SU ACABADO CONOCIMIENTO</w:t>
            </w:r>
            <w:r w:rsidRPr="00054FD1">
              <w:rPr>
                <w:caps/>
                <w:sz w:val="18"/>
              </w:rPr>
              <w:t xml:space="preserve"> temático. </w:t>
            </w:r>
            <w:r>
              <w:rPr>
                <w:caps/>
                <w:sz w:val="18"/>
              </w:rPr>
              <w:t xml:space="preserve">ES </w:t>
            </w:r>
            <w:r w:rsidRPr="00054FD1">
              <w:rPr>
                <w:caps/>
                <w:sz w:val="18"/>
              </w:rPr>
              <w:t xml:space="preserve">Preocupado </w:t>
            </w:r>
            <w:r>
              <w:rPr>
                <w:caps/>
                <w:sz w:val="18"/>
              </w:rPr>
              <w:t>POR</w:t>
            </w:r>
            <w:r w:rsidRPr="00054FD1">
              <w:rPr>
                <w:caps/>
                <w:sz w:val="18"/>
              </w:rPr>
              <w:t xml:space="preserve"> aprendizaje de sus alumnos</w:t>
            </w:r>
            <w:r>
              <w:rPr>
                <w:caps/>
                <w:sz w:val="18"/>
              </w:rPr>
              <w:t>; SIN EMBARGO, SU METODOLOGÍAS DE ENSEÑANZA APELA A LA MADURACIÓN DE LOS ALUMNOS, LO QUE MUCHAS VECES NO TIENE LOS RESULTADOS ESPERADOS</w:t>
            </w:r>
            <w:r w:rsidRPr="00054FD1">
              <w:rPr>
                <w:caps/>
                <w:sz w:val="18"/>
              </w:rPr>
              <w:t>. Destaca por su trato cordial con los cadetes y profesores</w:t>
            </w:r>
            <w:r>
              <w:rPr>
                <w:caps/>
                <w:sz w:val="18"/>
              </w:rPr>
              <w:t>.</w:t>
            </w:r>
          </w:p>
          <w:p w14:paraId="1F05D315" w14:textId="77777777" w:rsidR="00822AD8" w:rsidRPr="00054FD1" w:rsidRDefault="00822AD8" w:rsidP="00822AD8">
            <w:pPr>
              <w:ind w:left="0" w:firstLine="0"/>
              <w:rPr>
                <w:caps/>
                <w:sz w:val="18"/>
              </w:rPr>
            </w:pPr>
          </w:p>
        </w:tc>
      </w:tr>
      <w:tr w:rsidR="00822AD8" w14:paraId="5F81D0BD" w14:textId="77777777" w:rsidTr="002631B7">
        <w:tc>
          <w:tcPr>
            <w:tcW w:w="1818" w:type="dxa"/>
            <w:vAlign w:val="center"/>
          </w:tcPr>
          <w:p w14:paraId="708D62CC" w14:textId="77777777" w:rsidR="00822AD8" w:rsidRDefault="00822AD8" w:rsidP="00822AD8">
            <w:pPr>
              <w:spacing w:after="98" w:line="259" w:lineRule="auto"/>
              <w:ind w:left="-33" w:firstLine="0"/>
              <w:jc w:val="center"/>
              <w:rPr>
                <w:noProof/>
              </w:rPr>
            </w:pPr>
            <w:r>
              <w:rPr>
                <w:noProof/>
              </w:rPr>
              <w:lastRenderedPageBreak/>
              <w:drawing>
                <wp:inline distT="0" distB="0" distL="0" distR="0" wp14:anchorId="6CFE93B6" wp14:editId="7D758DD9">
                  <wp:extent cx="714375" cy="859155"/>
                  <wp:effectExtent l="0" t="0" r="0" b="0"/>
                  <wp:docPr id="161" name="Picture 161"/>
                  <wp:cNvGraphicFramePr/>
                  <a:graphic xmlns:a="http://schemas.openxmlformats.org/drawingml/2006/main">
                    <a:graphicData uri="http://schemas.openxmlformats.org/drawingml/2006/picture">
                      <pic:pic xmlns:pic="http://schemas.openxmlformats.org/drawingml/2006/picture">
                        <pic:nvPicPr>
                          <pic:cNvPr id="161" name="Picture 161"/>
                          <pic:cNvPicPr/>
                        </pic:nvPicPr>
                        <pic:blipFill>
                          <a:blip r:embed="rId45">
                            <a:extLst>
                              <a:ext uri="{28A0092B-C50C-407E-A947-70E740481C1C}">
                                <a14:useLocalDpi xmlns:a14="http://schemas.microsoft.com/office/drawing/2010/main" val="0"/>
                              </a:ext>
                            </a:extLst>
                          </a:blip>
                          <a:stretch>
                            <a:fillRect/>
                          </a:stretch>
                        </pic:blipFill>
                        <pic:spPr>
                          <a:xfrm>
                            <a:off x="0" y="0"/>
                            <a:ext cx="714375" cy="859155"/>
                          </a:xfrm>
                          <a:prstGeom prst="rect">
                            <a:avLst/>
                          </a:prstGeom>
                        </pic:spPr>
                      </pic:pic>
                    </a:graphicData>
                  </a:graphic>
                </wp:inline>
              </w:drawing>
            </w:r>
          </w:p>
          <w:p w14:paraId="6EBBDA7A" w14:textId="30696CFE" w:rsidR="00822AD8" w:rsidRDefault="00822AD8" w:rsidP="00822AD8">
            <w:pPr>
              <w:spacing w:after="113" w:line="259" w:lineRule="auto"/>
              <w:ind w:left="-33" w:firstLine="0"/>
              <w:jc w:val="center"/>
              <w:rPr>
                <w:noProof/>
              </w:rPr>
            </w:pPr>
            <w:r w:rsidRPr="009D4331">
              <w:rPr>
                <w:lang w:val="en-US"/>
              </w:rPr>
              <w:t>V. ZANELLI S.</w:t>
            </w:r>
          </w:p>
        </w:tc>
        <w:tc>
          <w:tcPr>
            <w:tcW w:w="10533" w:type="dxa"/>
            <w:vAlign w:val="center"/>
          </w:tcPr>
          <w:p w14:paraId="08A4273F" w14:textId="77777777" w:rsidR="004C6F99" w:rsidRPr="00B70B67" w:rsidRDefault="004C6F99" w:rsidP="004C6F99">
            <w:pPr>
              <w:ind w:left="0" w:firstLine="0"/>
              <w:rPr>
                <w:b/>
                <w:caps/>
                <w:sz w:val="18"/>
              </w:rPr>
            </w:pPr>
            <w:r w:rsidRPr="00B70B67">
              <w:rPr>
                <w:b/>
                <w:caps/>
                <w:sz w:val="18"/>
              </w:rPr>
              <w:t>OK</w:t>
            </w:r>
          </w:p>
          <w:p w14:paraId="1EF77485" w14:textId="1C824AF2" w:rsidR="00822AD8" w:rsidRPr="00054FD1" w:rsidRDefault="004C6F99" w:rsidP="004C6F99">
            <w:pPr>
              <w:ind w:left="0" w:firstLine="0"/>
              <w:rPr>
                <w:caps/>
                <w:sz w:val="18"/>
              </w:rPr>
            </w:pPr>
            <w:r w:rsidRPr="00054FD1">
              <w:rPr>
                <w:caps/>
                <w:sz w:val="18"/>
              </w:rPr>
              <w:t xml:space="preserve">DOCENTE DE EXCELENTE DESEMPEÑO GENERAL, </w:t>
            </w:r>
            <w:r>
              <w:rPr>
                <w:caps/>
                <w:sz w:val="18"/>
              </w:rPr>
              <w:t xml:space="preserve">DESTACA POR SUS CUALIDADES PERSONALES QUE LE PERMITEN </w:t>
            </w:r>
            <w:r w:rsidRPr="00054FD1">
              <w:rPr>
                <w:caps/>
                <w:sz w:val="18"/>
              </w:rPr>
              <w:t>generar u</w:t>
            </w:r>
            <w:r>
              <w:rPr>
                <w:caps/>
                <w:sz w:val="18"/>
              </w:rPr>
              <w:t>n grato ambiente de aprendizaje EN EL QUE LOGRA TRASPASAR CONOCIMIENTOS A TRAVÉS DE</w:t>
            </w:r>
            <w:r w:rsidRPr="00054FD1">
              <w:rPr>
                <w:caps/>
                <w:sz w:val="18"/>
              </w:rPr>
              <w:t xml:space="preserve"> sus experiencias profesionales logra. Destaca por su trato cordial y amable, siempre con excelente disposición. </w:t>
            </w:r>
            <w:bookmarkStart w:id="5" w:name="_GoBack"/>
            <w:bookmarkEnd w:id="5"/>
            <w:r w:rsidR="00822AD8" w:rsidRPr="00054FD1">
              <w:rPr>
                <w:caps/>
                <w:sz w:val="18"/>
              </w:rPr>
              <w:t>CABE MENCIONAR QUE, DEBIDO A UNA INVESTIGACIÓN LLEVADA A CABO EN LA ESCUELA NAVAL, FUE RECONOCIDO Y CONDECORADO COMO CABALLERO EN LA EMBAJADA DE ITALIA.</w:t>
            </w:r>
          </w:p>
          <w:p w14:paraId="37B96C70" w14:textId="77777777" w:rsidR="00822AD8" w:rsidRPr="00054FD1" w:rsidRDefault="00822AD8" w:rsidP="00822AD8">
            <w:pPr>
              <w:ind w:left="0" w:firstLine="0"/>
              <w:rPr>
                <w:caps/>
                <w:sz w:val="18"/>
              </w:rPr>
            </w:pPr>
          </w:p>
        </w:tc>
      </w:tr>
    </w:tbl>
    <w:p w14:paraId="1D9B4B66" w14:textId="1037E224" w:rsidR="00631A36" w:rsidRPr="002C13BA" w:rsidRDefault="00631A36" w:rsidP="004826C6">
      <w:pPr>
        <w:spacing w:after="113" w:line="259" w:lineRule="auto"/>
        <w:ind w:left="0" w:firstLine="0"/>
      </w:pPr>
    </w:p>
    <w:sectPr w:rsidR="00631A36" w:rsidRPr="002C13BA" w:rsidSect="0018555A">
      <w:pgSz w:w="14400" w:h="10800" w:orient="landscape"/>
      <w:pgMar w:top="391" w:right="1026" w:bottom="505" w:left="82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B73E3"/>
    <w:multiLevelType w:val="hybridMultilevel"/>
    <w:tmpl w:val="52E8024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15:restartNumberingAfterBreak="0">
    <w:nsid w:val="32774264"/>
    <w:multiLevelType w:val="hybridMultilevel"/>
    <w:tmpl w:val="6F3E3CE8"/>
    <w:lvl w:ilvl="0" w:tplc="340A000F">
      <w:start w:val="1"/>
      <w:numFmt w:val="decimal"/>
      <w:lvlText w:val="%1."/>
      <w:lvlJc w:val="left"/>
      <w:pPr>
        <w:ind w:left="2425" w:hanging="360"/>
      </w:pPr>
    </w:lvl>
    <w:lvl w:ilvl="1" w:tplc="340A0019" w:tentative="1">
      <w:start w:val="1"/>
      <w:numFmt w:val="lowerLetter"/>
      <w:lvlText w:val="%2."/>
      <w:lvlJc w:val="left"/>
      <w:pPr>
        <w:ind w:left="3145" w:hanging="360"/>
      </w:pPr>
    </w:lvl>
    <w:lvl w:ilvl="2" w:tplc="340A001B" w:tentative="1">
      <w:start w:val="1"/>
      <w:numFmt w:val="lowerRoman"/>
      <w:lvlText w:val="%3."/>
      <w:lvlJc w:val="right"/>
      <w:pPr>
        <w:ind w:left="3865" w:hanging="180"/>
      </w:pPr>
    </w:lvl>
    <w:lvl w:ilvl="3" w:tplc="340A000F" w:tentative="1">
      <w:start w:val="1"/>
      <w:numFmt w:val="decimal"/>
      <w:lvlText w:val="%4."/>
      <w:lvlJc w:val="left"/>
      <w:pPr>
        <w:ind w:left="4585" w:hanging="360"/>
      </w:pPr>
    </w:lvl>
    <w:lvl w:ilvl="4" w:tplc="340A0019" w:tentative="1">
      <w:start w:val="1"/>
      <w:numFmt w:val="lowerLetter"/>
      <w:lvlText w:val="%5."/>
      <w:lvlJc w:val="left"/>
      <w:pPr>
        <w:ind w:left="5305" w:hanging="360"/>
      </w:pPr>
    </w:lvl>
    <w:lvl w:ilvl="5" w:tplc="340A001B" w:tentative="1">
      <w:start w:val="1"/>
      <w:numFmt w:val="lowerRoman"/>
      <w:lvlText w:val="%6."/>
      <w:lvlJc w:val="right"/>
      <w:pPr>
        <w:ind w:left="6025" w:hanging="180"/>
      </w:pPr>
    </w:lvl>
    <w:lvl w:ilvl="6" w:tplc="340A000F" w:tentative="1">
      <w:start w:val="1"/>
      <w:numFmt w:val="decimal"/>
      <w:lvlText w:val="%7."/>
      <w:lvlJc w:val="left"/>
      <w:pPr>
        <w:ind w:left="6745" w:hanging="360"/>
      </w:pPr>
    </w:lvl>
    <w:lvl w:ilvl="7" w:tplc="340A0019" w:tentative="1">
      <w:start w:val="1"/>
      <w:numFmt w:val="lowerLetter"/>
      <w:lvlText w:val="%8."/>
      <w:lvlJc w:val="left"/>
      <w:pPr>
        <w:ind w:left="7465" w:hanging="360"/>
      </w:pPr>
    </w:lvl>
    <w:lvl w:ilvl="8" w:tplc="340A001B" w:tentative="1">
      <w:start w:val="1"/>
      <w:numFmt w:val="lowerRoman"/>
      <w:lvlText w:val="%9."/>
      <w:lvlJc w:val="right"/>
      <w:pPr>
        <w:ind w:left="8185" w:hanging="180"/>
      </w:pPr>
    </w:lvl>
  </w:abstractNum>
  <w:abstractNum w:abstractNumId="2" w15:restartNumberingAfterBreak="0">
    <w:nsid w:val="57C6203C"/>
    <w:multiLevelType w:val="hybridMultilevel"/>
    <w:tmpl w:val="FD2E769A"/>
    <w:lvl w:ilvl="0" w:tplc="340A0015">
      <w:start w:val="1"/>
      <w:numFmt w:val="upp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64717FA5"/>
    <w:multiLevelType w:val="hybridMultilevel"/>
    <w:tmpl w:val="31781CB2"/>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15:restartNumberingAfterBreak="0">
    <w:nsid w:val="7AB079B7"/>
    <w:multiLevelType w:val="hybridMultilevel"/>
    <w:tmpl w:val="5D527F7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characterSpacingControl w:val="doNotCompress"/>
  <w:compat>
    <w:compatSetting w:name="compatibilityMode" w:uri="http://schemas.microsoft.com/office/word" w:val="12"/>
  </w:compat>
  <w:rsids>
    <w:rsidRoot w:val="00A65C87"/>
    <w:rsid w:val="00051B42"/>
    <w:rsid w:val="00054FD1"/>
    <w:rsid w:val="000576D5"/>
    <w:rsid w:val="00061433"/>
    <w:rsid w:val="000750B5"/>
    <w:rsid w:val="00083B2D"/>
    <w:rsid w:val="00084314"/>
    <w:rsid w:val="000B2222"/>
    <w:rsid w:val="000C3A37"/>
    <w:rsid w:val="000D3DF1"/>
    <w:rsid w:val="000D69FC"/>
    <w:rsid w:val="000D6E07"/>
    <w:rsid w:val="000E15C5"/>
    <w:rsid w:val="000F1F22"/>
    <w:rsid w:val="0010442C"/>
    <w:rsid w:val="00111328"/>
    <w:rsid w:val="00117AA9"/>
    <w:rsid w:val="00165078"/>
    <w:rsid w:val="00184F9F"/>
    <w:rsid w:val="0018555A"/>
    <w:rsid w:val="00187571"/>
    <w:rsid w:val="001918BA"/>
    <w:rsid w:val="001A1A22"/>
    <w:rsid w:val="001A56A9"/>
    <w:rsid w:val="001B7B8C"/>
    <w:rsid w:val="001F1380"/>
    <w:rsid w:val="001F2B15"/>
    <w:rsid w:val="001F4AB2"/>
    <w:rsid w:val="00222244"/>
    <w:rsid w:val="0023657E"/>
    <w:rsid w:val="002423A6"/>
    <w:rsid w:val="00257CD2"/>
    <w:rsid w:val="002631B7"/>
    <w:rsid w:val="0026495E"/>
    <w:rsid w:val="002A1E70"/>
    <w:rsid w:val="002A5E38"/>
    <w:rsid w:val="002B18F2"/>
    <w:rsid w:val="002B4202"/>
    <w:rsid w:val="002C13BA"/>
    <w:rsid w:val="002E3D9F"/>
    <w:rsid w:val="00311249"/>
    <w:rsid w:val="00314C50"/>
    <w:rsid w:val="003267AA"/>
    <w:rsid w:val="0039122C"/>
    <w:rsid w:val="00391FC2"/>
    <w:rsid w:val="00396093"/>
    <w:rsid w:val="003A6668"/>
    <w:rsid w:val="003C6C98"/>
    <w:rsid w:val="003D6C52"/>
    <w:rsid w:val="003E1FD3"/>
    <w:rsid w:val="003E7FE1"/>
    <w:rsid w:val="004158D4"/>
    <w:rsid w:val="00463100"/>
    <w:rsid w:val="004826C6"/>
    <w:rsid w:val="004834A4"/>
    <w:rsid w:val="00492B01"/>
    <w:rsid w:val="004A4558"/>
    <w:rsid w:val="004A7C6E"/>
    <w:rsid w:val="004C6F99"/>
    <w:rsid w:val="004E6BC4"/>
    <w:rsid w:val="004F119A"/>
    <w:rsid w:val="00532A36"/>
    <w:rsid w:val="00552B2D"/>
    <w:rsid w:val="00585DA2"/>
    <w:rsid w:val="00591DB5"/>
    <w:rsid w:val="005A15F1"/>
    <w:rsid w:val="005A74DE"/>
    <w:rsid w:val="005B5066"/>
    <w:rsid w:val="005E13BB"/>
    <w:rsid w:val="0060070A"/>
    <w:rsid w:val="00613720"/>
    <w:rsid w:val="006308C8"/>
    <w:rsid w:val="006309B5"/>
    <w:rsid w:val="00631A36"/>
    <w:rsid w:val="00633E6E"/>
    <w:rsid w:val="00653C83"/>
    <w:rsid w:val="006630CC"/>
    <w:rsid w:val="006750D3"/>
    <w:rsid w:val="0068368A"/>
    <w:rsid w:val="006863E0"/>
    <w:rsid w:val="006866B5"/>
    <w:rsid w:val="006A429C"/>
    <w:rsid w:val="006F4F19"/>
    <w:rsid w:val="006F7B03"/>
    <w:rsid w:val="007046E3"/>
    <w:rsid w:val="007062E6"/>
    <w:rsid w:val="00710B9C"/>
    <w:rsid w:val="00764848"/>
    <w:rsid w:val="00776C3F"/>
    <w:rsid w:val="007A032A"/>
    <w:rsid w:val="007C16EA"/>
    <w:rsid w:val="007D09FE"/>
    <w:rsid w:val="007D205B"/>
    <w:rsid w:val="007F70C8"/>
    <w:rsid w:val="00822AD8"/>
    <w:rsid w:val="008750F8"/>
    <w:rsid w:val="00882355"/>
    <w:rsid w:val="008A387C"/>
    <w:rsid w:val="008A6932"/>
    <w:rsid w:val="008C4C43"/>
    <w:rsid w:val="008D10D7"/>
    <w:rsid w:val="008E7A22"/>
    <w:rsid w:val="009010F8"/>
    <w:rsid w:val="009120E9"/>
    <w:rsid w:val="009141D5"/>
    <w:rsid w:val="00936A37"/>
    <w:rsid w:val="0094160C"/>
    <w:rsid w:val="00960A70"/>
    <w:rsid w:val="00960E15"/>
    <w:rsid w:val="00980BDF"/>
    <w:rsid w:val="009B0A66"/>
    <w:rsid w:val="009B1D41"/>
    <w:rsid w:val="009B56AA"/>
    <w:rsid w:val="009C0B67"/>
    <w:rsid w:val="009D4331"/>
    <w:rsid w:val="009D4B85"/>
    <w:rsid w:val="009D4E5B"/>
    <w:rsid w:val="009D6CB4"/>
    <w:rsid w:val="009E265C"/>
    <w:rsid w:val="009E4713"/>
    <w:rsid w:val="00A50D33"/>
    <w:rsid w:val="00A643EF"/>
    <w:rsid w:val="00A65C87"/>
    <w:rsid w:val="00A72148"/>
    <w:rsid w:val="00AB53C0"/>
    <w:rsid w:val="00AD3183"/>
    <w:rsid w:val="00AE1C2B"/>
    <w:rsid w:val="00B03FF6"/>
    <w:rsid w:val="00B05746"/>
    <w:rsid w:val="00B44B6B"/>
    <w:rsid w:val="00B52B82"/>
    <w:rsid w:val="00B7637E"/>
    <w:rsid w:val="00B92D87"/>
    <w:rsid w:val="00B97C6C"/>
    <w:rsid w:val="00BB255C"/>
    <w:rsid w:val="00BD6392"/>
    <w:rsid w:val="00BE34F3"/>
    <w:rsid w:val="00C06AA4"/>
    <w:rsid w:val="00C13763"/>
    <w:rsid w:val="00C14677"/>
    <w:rsid w:val="00C35822"/>
    <w:rsid w:val="00C63288"/>
    <w:rsid w:val="00C74F4B"/>
    <w:rsid w:val="00C77C0E"/>
    <w:rsid w:val="00C77E7D"/>
    <w:rsid w:val="00C9392B"/>
    <w:rsid w:val="00CA2EDB"/>
    <w:rsid w:val="00CA73A0"/>
    <w:rsid w:val="00CD2B02"/>
    <w:rsid w:val="00CE5B2F"/>
    <w:rsid w:val="00D12C73"/>
    <w:rsid w:val="00D17A4F"/>
    <w:rsid w:val="00D23747"/>
    <w:rsid w:val="00D258BA"/>
    <w:rsid w:val="00D30B08"/>
    <w:rsid w:val="00D36555"/>
    <w:rsid w:val="00D553D7"/>
    <w:rsid w:val="00D936C5"/>
    <w:rsid w:val="00DD22A6"/>
    <w:rsid w:val="00DE3270"/>
    <w:rsid w:val="00E279B9"/>
    <w:rsid w:val="00E517E7"/>
    <w:rsid w:val="00E66BCC"/>
    <w:rsid w:val="00E71CBD"/>
    <w:rsid w:val="00E86CF7"/>
    <w:rsid w:val="00EE72DE"/>
    <w:rsid w:val="00F42DAA"/>
    <w:rsid w:val="00F519A1"/>
    <w:rsid w:val="00F804DF"/>
    <w:rsid w:val="00FC33C2"/>
    <w:rsid w:val="00FD69E2"/>
    <w:rsid w:val="00FE2E7F"/>
    <w:rsid w:val="00FE6103"/>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91EC7"/>
  <w15:docId w15:val="{1F906A70-3506-4640-8648-2657023C1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s-CL" w:eastAsia="es-C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5066"/>
    <w:pPr>
      <w:spacing w:after="3" w:line="265" w:lineRule="auto"/>
      <w:ind w:left="1715" w:hanging="10"/>
    </w:pPr>
    <w:rPr>
      <w:rFonts w:eastAsia="Calibri" w:cs="Calibri"/>
      <w:color w:val="000000"/>
      <w:sz w:val="17"/>
      <w:szCs w:val="22"/>
    </w:rPr>
  </w:style>
  <w:style w:type="paragraph" w:styleId="Ttulo1">
    <w:name w:val="heading 1"/>
    <w:next w:val="Normal"/>
    <w:link w:val="Ttulo1Car"/>
    <w:uiPriority w:val="9"/>
    <w:unhideWhenUsed/>
    <w:qFormat/>
    <w:rsid w:val="005B5066"/>
    <w:pPr>
      <w:keepNext/>
      <w:keepLines/>
      <w:spacing w:line="259" w:lineRule="auto"/>
      <w:ind w:left="1699" w:hanging="10"/>
      <w:outlineLvl w:val="0"/>
    </w:pPr>
    <w:rPr>
      <w:rFonts w:eastAsia="Calibri" w:cs="Calibri"/>
      <w:color w:val="000000"/>
      <w:sz w:val="36"/>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5B5066"/>
    <w:rPr>
      <w:rFonts w:ascii="Calibri" w:eastAsia="Calibri" w:hAnsi="Calibri" w:cs="Calibri"/>
      <w:color w:val="000000"/>
      <w:sz w:val="36"/>
    </w:rPr>
  </w:style>
  <w:style w:type="paragraph" w:styleId="Prrafodelista">
    <w:name w:val="List Paragraph"/>
    <w:basedOn w:val="Normal"/>
    <w:uiPriority w:val="34"/>
    <w:qFormat/>
    <w:rsid w:val="0023657E"/>
    <w:pPr>
      <w:ind w:left="720"/>
      <w:contextualSpacing/>
    </w:pPr>
  </w:style>
  <w:style w:type="paragraph" w:styleId="Textodeglobo">
    <w:name w:val="Balloon Text"/>
    <w:basedOn w:val="Normal"/>
    <w:link w:val="TextodegloboCar"/>
    <w:uiPriority w:val="99"/>
    <w:semiHidden/>
    <w:unhideWhenUsed/>
    <w:rsid w:val="00A65C8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65C87"/>
    <w:rPr>
      <w:rFonts w:ascii="Tahoma" w:eastAsia="Calibri" w:hAnsi="Tahoma" w:cs="Tahoma"/>
      <w:color w:val="000000"/>
      <w:sz w:val="16"/>
      <w:szCs w:val="16"/>
    </w:rPr>
  </w:style>
  <w:style w:type="table" w:styleId="Tablaconcuadrcula">
    <w:name w:val="Table Grid"/>
    <w:basedOn w:val="Tablanormal"/>
    <w:uiPriority w:val="39"/>
    <w:rsid w:val="006F4F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image" Target="media/image9.jpeg"/><Relationship Id="rId18" Type="http://schemas.openxmlformats.org/officeDocument/2006/relationships/image" Target="media/image14.png"/><Relationship Id="rId26" Type="http://schemas.openxmlformats.org/officeDocument/2006/relationships/image" Target="media/image22.jpeg"/><Relationship Id="rId39" Type="http://schemas.openxmlformats.org/officeDocument/2006/relationships/image" Target="media/image35.jpeg"/><Relationship Id="rId21" Type="http://schemas.openxmlformats.org/officeDocument/2006/relationships/image" Target="media/image17.png"/><Relationship Id="rId34" Type="http://schemas.openxmlformats.org/officeDocument/2006/relationships/image" Target="media/image30.jpeg"/><Relationship Id="rId42" Type="http://schemas.openxmlformats.org/officeDocument/2006/relationships/image" Target="media/image38.jpeg"/><Relationship Id="rId47" Type="http://schemas.openxmlformats.org/officeDocument/2006/relationships/theme" Target="theme/theme1.xml"/><Relationship Id="rId7"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image" Target="media/image12.jpeg"/><Relationship Id="rId29" Type="http://schemas.openxmlformats.org/officeDocument/2006/relationships/image" Target="media/image25.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jpeg"/><Relationship Id="rId37" Type="http://schemas.openxmlformats.org/officeDocument/2006/relationships/image" Target="media/image33.jpeg"/><Relationship Id="rId40" Type="http://schemas.openxmlformats.org/officeDocument/2006/relationships/image" Target="media/image36.jpeg"/><Relationship Id="rId45" Type="http://schemas.openxmlformats.org/officeDocument/2006/relationships/image" Target="media/image41.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36" Type="http://schemas.openxmlformats.org/officeDocument/2006/relationships/image" Target="media/image32.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4" Type="http://schemas.openxmlformats.org/officeDocument/2006/relationships/image" Target="media/image40.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jpeg"/><Relationship Id="rId30" Type="http://schemas.openxmlformats.org/officeDocument/2006/relationships/image" Target="media/image26.png"/><Relationship Id="rId35" Type="http://schemas.openxmlformats.org/officeDocument/2006/relationships/image" Target="media/image31.jpeg"/><Relationship Id="rId43" Type="http://schemas.openxmlformats.org/officeDocument/2006/relationships/image" Target="media/image39.jpeg"/><Relationship Id="rId8" Type="http://schemas.openxmlformats.org/officeDocument/2006/relationships/image" Target="media/image4.png"/><Relationship Id="rId3" Type="http://schemas.openxmlformats.org/officeDocument/2006/relationships/settings" Target="settings.xml"/><Relationship Id="rId12" Type="http://schemas.openxmlformats.org/officeDocument/2006/relationships/image" Target="media/image8.pn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image" Target="media/image29.png"/><Relationship Id="rId38" Type="http://schemas.openxmlformats.org/officeDocument/2006/relationships/image" Target="media/image34.jpeg"/><Relationship Id="rId46" Type="http://schemas.openxmlformats.org/officeDocument/2006/relationships/fontTable" Target="fontTable.xml"/><Relationship Id="rId20" Type="http://schemas.openxmlformats.org/officeDocument/2006/relationships/image" Target="media/image16.jpeg"/><Relationship Id="rId41" Type="http://schemas.openxmlformats.org/officeDocument/2006/relationships/image" Target="media/image37.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9416032-4\Desktop\CALIFICACIONES%20PC.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CALIFICACIONES PC</Template>
  <TotalTime>9859</TotalTime>
  <Pages>10</Pages>
  <Words>2593</Words>
  <Characters>14262</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CUERPO DOCENTE AÑO 2019</vt:lpstr>
    </vt:vector>
  </TitlesOfParts>
  <Company>RevolucionUnattended</Company>
  <LinksUpToDate>false</LinksUpToDate>
  <CharactersWithSpaces>16822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CUERPO DOCENTE AÑO 2019</dc:title>
  <dc:creator>9416032-4</dc:creator>
  <cp:lastModifiedBy>17202744-k</cp:lastModifiedBy>
  <cp:revision>54</cp:revision>
  <cp:lastPrinted>2022-09-09T12:34:00Z</cp:lastPrinted>
  <dcterms:created xsi:type="dcterms:W3CDTF">2022-09-06T14:04:00Z</dcterms:created>
  <dcterms:modified xsi:type="dcterms:W3CDTF">2023-09-01T15:07:00Z</dcterms:modified>
</cp:coreProperties>
</file>